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5E28B2E6" w:rsidR="00345A8F" w:rsidRDefault="00D862C6">
            <w:pPr>
              <w:pStyle w:val="ZA"/>
              <w:framePr w:w="0" w:hRule="auto" w:wrap="auto" w:vAnchor="margin" w:hAnchor="text" w:yAlign="inline"/>
            </w:pPr>
            <w:bookmarkStart w:id="0" w:name="page1"/>
            <w:r>
              <w:rPr>
                <w:sz w:val="64"/>
              </w:rPr>
              <w:t xml:space="preserve">3GPP TS 29.576 </w:t>
            </w:r>
            <w:r>
              <w:t>V0.</w:t>
            </w:r>
            <w:r w:rsidR="00C224D9">
              <w:t>5</w:t>
            </w:r>
            <w:r>
              <w:t xml:space="preserve">.0 </w:t>
            </w:r>
            <w:r>
              <w:rPr>
                <w:sz w:val="32"/>
              </w:rPr>
              <w:t>(</w:t>
            </w:r>
            <w:r w:rsidR="00B21E94">
              <w:rPr>
                <w:sz w:val="32"/>
              </w:rPr>
              <w:t>2022</w:t>
            </w:r>
            <w:r>
              <w:rPr>
                <w:sz w:val="32"/>
              </w:rPr>
              <w:t>-</w:t>
            </w:r>
            <w:r w:rsidR="00C224D9">
              <w:rPr>
                <w:sz w:val="32"/>
              </w:rPr>
              <w:t>03</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pPr>
        <w:pStyle w:val="TT"/>
      </w:pPr>
      <w:r>
        <w:br w:type="page"/>
      </w:r>
      <w:bookmarkStart w:id="8" w:name="tableOfContents"/>
      <w:bookmarkEnd w:id="8"/>
      <w:r>
        <w:lastRenderedPageBreak/>
        <w:t>Contents</w:t>
      </w:r>
    </w:p>
    <w:p w14:paraId="6995C0FE" w14:textId="580134FB" w:rsidR="00D2680C" w:rsidRDefault="00D2680C">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w:instrText>
      </w:r>
      <w:r>
        <w:fldChar w:fldCharType="separate"/>
      </w:r>
      <w:r>
        <w:t>Foreword</w:t>
      </w:r>
      <w:r>
        <w:tab/>
      </w:r>
      <w:r>
        <w:fldChar w:fldCharType="begin"/>
      </w:r>
      <w:r>
        <w:instrText xml:space="preserve"> PAGEREF _Toc97038249 \h </w:instrText>
      </w:r>
      <w:r>
        <w:fldChar w:fldCharType="separate"/>
      </w:r>
      <w:r>
        <w:t>8</w:t>
      </w:r>
      <w:r>
        <w:fldChar w:fldCharType="end"/>
      </w:r>
    </w:p>
    <w:p w14:paraId="3119CF34" w14:textId="4495D573" w:rsidR="00D2680C" w:rsidRDefault="00D2680C">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_Toc97038250 \h </w:instrText>
      </w:r>
      <w:r>
        <w:fldChar w:fldCharType="separate"/>
      </w:r>
      <w:r>
        <w:t>9</w:t>
      </w:r>
      <w:r>
        <w:fldChar w:fldCharType="end"/>
      </w:r>
    </w:p>
    <w:p w14:paraId="462ECC31" w14:textId="1AD65E30" w:rsidR="00D2680C" w:rsidRDefault="00D2680C">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_Toc97038251 \h </w:instrText>
      </w:r>
      <w:r>
        <w:fldChar w:fldCharType="separate"/>
      </w:r>
      <w:r>
        <w:t>10</w:t>
      </w:r>
      <w:r>
        <w:fldChar w:fldCharType="end"/>
      </w:r>
    </w:p>
    <w:p w14:paraId="0C5C4686" w14:textId="4B4229D1" w:rsidR="00D2680C" w:rsidRDefault="00D2680C">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_Toc97038252 \h </w:instrText>
      </w:r>
      <w:r>
        <w:fldChar w:fldCharType="separate"/>
      </w:r>
      <w:r>
        <w:t>10</w:t>
      </w:r>
      <w:r>
        <w:fldChar w:fldCharType="end"/>
      </w:r>
    </w:p>
    <w:p w14:paraId="4B0A4A89" w14:textId="2A3D63BE" w:rsidR="00D2680C" w:rsidRDefault="00D2680C">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_Toc97038253 \h </w:instrText>
      </w:r>
      <w:r>
        <w:fldChar w:fldCharType="separate"/>
      </w:r>
      <w:r>
        <w:t>11</w:t>
      </w:r>
      <w:r>
        <w:fldChar w:fldCharType="end"/>
      </w:r>
    </w:p>
    <w:p w14:paraId="64DA4B06" w14:textId="15E3E42E" w:rsidR="00D2680C" w:rsidRDefault="00D2680C">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_Toc97038254 \h </w:instrText>
      </w:r>
      <w:r>
        <w:fldChar w:fldCharType="separate"/>
      </w:r>
      <w:r>
        <w:t>11</w:t>
      </w:r>
      <w:r>
        <w:fldChar w:fldCharType="end"/>
      </w:r>
    </w:p>
    <w:p w14:paraId="257D1C8B" w14:textId="56ADE083" w:rsidR="00D2680C" w:rsidRDefault="00D2680C">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_Toc97038255 \h </w:instrText>
      </w:r>
      <w:r>
        <w:fldChar w:fldCharType="separate"/>
      </w:r>
      <w:r>
        <w:t>11</w:t>
      </w:r>
      <w:r>
        <w:fldChar w:fldCharType="end"/>
      </w:r>
    </w:p>
    <w:p w14:paraId="4BBCC189" w14:textId="1E6750E3" w:rsidR="00D2680C" w:rsidRDefault="00D2680C">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_Toc97038256 \h </w:instrText>
      </w:r>
      <w:r>
        <w:fldChar w:fldCharType="separate"/>
      </w:r>
      <w:r>
        <w:t>11</w:t>
      </w:r>
      <w:r>
        <w:fldChar w:fldCharType="end"/>
      </w:r>
    </w:p>
    <w:p w14:paraId="235971B9" w14:textId="2064B042" w:rsidR="00D2680C" w:rsidRDefault="00D2680C">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_Toc97038257 \h </w:instrText>
      </w:r>
      <w:r>
        <w:fldChar w:fldCharType="separate"/>
      </w:r>
      <w:r>
        <w:t>11</w:t>
      </w:r>
      <w:r>
        <w:fldChar w:fldCharType="end"/>
      </w:r>
    </w:p>
    <w:p w14:paraId="396C8E97" w14:textId="7A8990B2" w:rsidR="00D2680C" w:rsidRDefault="00D2680C">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_Toc97038258 \h </w:instrText>
      </w:r>
      <w:r>
        <w:fldChar w:fldCharType="separate"/>
      </w:r>
      <w:r>
        <w:t>11</w:t>
      </w:r>
      <w:r>
        <w:fldChar w:fldCharType="end"/>
      </w:r>
    </w:p>
    <w:p w14:paraId="14A6FC2B" w14:textId="440684AB" w:rsidR="00D2680C" w:rsidRDefault="00D2680C">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_Toc97038259 \h </w:instrText>
      </w:r>
      <w:r>
        <w:fldChar w:fldCharType="separate"/>
      </w:r>
      <w:r>
        <w:t>12</w:t>
      </w:r>
      <w:r>
        <w:fldChar w:fldCharType="end"/>
      </w:r>
    </w:p>
    <w:p w14:paraId="6524B1C5" w14:textId="7DB57A1A" w:rsidR="00D2680C" w:rsidRDefault="00D2680C">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_Toc97038260 \h </w:instrText>
      </w:r>
      <w:r>
        <w:fldChar w:fldCharType="separate"/>
      </w:r>
      <w:r>
        <w:t>12</w:t>
      </w:r>
      <w:r>
        <w:fldChar w:fldCharType="end"/>
      </w:r>
    </w:p>
    <w:p w14:paraId="4BC4BC97" w14:textId="6666A45F" w:rsidR="00D2680C" w:rsidRDefault="00D2680C">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_Toc97038261 \h </w:instrText>
      </w:r>
      <w:r>
        <w:fldChar w:fldCharType="separate"/>
      </w:r>
      <w:r>
        <w:t>12</w:t>
      </w:r>
      <w:r>
        <w:fldChar w:fldCharType="end"/>
      </w:r>
    </w:p>
    <w:p w14:paraId="5583C785" w14:textId="26F464A7" w:rsidR="00D2680C" w:rsidRDefault="00D2680C">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w:t>
      </w:r>
      <w:bookmarkStart w:id="9" w:name="_GoBack"/>
      <w:bookmarkEnd w:id="9"/>
      <w:r>
        <w:t>ice Architecture</w:t>
      </w:r>
      <w:r>
        <w:tab/>
      </w:r>
      <w:r>
        <w:fldChar w:fldCharType="begin"/>
      </w:r>
      <w:r>
        <w:instrText xml:space="preserve"> PAGEREF _Toc97038262 \h </w:instrText>
      </w:r>
      <w:r>
        <w:fldChar w:fldCharType="separate"/>
      </w:r>
      <w:r>
        <w:t>13</w:t>
      </w:r>
      <w:r>
        <w:fldChar w:fldCharType="end"/>
      </w:r>
    </w:p>
    <w:p w14:paraId="3B8A0AEA" w14:textId="76D2F55B"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4.2.</w:t>
      </w:r>
      <w:r w:rsidRPr="006C53DF">
        <w:rPr>
          <w:lang w:val="en-US" w:eastAsia="zh-CN"/>
        </w:rPr>
        <w:t>1.3</w:t>
      </w:r>
      <w:r>
        <w:rPr>
          <w:rFonts w:asciiTheme="minorHAnsi" w:eastAsiaTheme="minorEastAsia" w:hAnsiTheme="minorHAnsi" w:cstheme="minorBidi"/>
          <w:kern w:val="2"/>
          <w:sz w:val="21"/>
          <w:szCs w:val="22"/>
          <w:lang w:val="en-US" w:eastAsia="zh-CN"/>
        </w:rPr>
        <w:tab/>
      </w:r>
      <w:r w:rsidRPr="006C53DF">
        <w:rPr>
          <w:lang w:val="en-US"/>
        </w:rPr>
        <w:t>Network Functions</w:t>
      </w:r>
      <w:r>
        <w:tab/>
      </w:r>
      <w:r>
        <w:fldChar w:fldCharType="begin"/>
      </w:r>
      <w:r>
        <w:instrText xml:space="preserve"> PAGEREF _Toc97038263 \h </w:instrText>
      </w:r>
      <w:r>
        <w:fldChar w:fldCharType="separate"/>
      </w:r>
      <w:r>
        <w:t>13</w:t>
      </w:r>
      <w:r>
        <w:fldChar w:fldCharType="end"/>
      </w:r>
    </w:p>
    <w:p w14:paraId="39D1856E" w14:textId="43E55568" w:rsidR="00D2680C" w:rsidRDefault="00D2680C">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rsidRPr="006C53DF">
        <w:rPr>
          <w:lang w:val="en-US"/>
        </w:rPr>
        <w:t>Messaging Framework Adaptor Function</w:t>
      </w:r>
      <w:r>
        <w:t xml:space="preserve"> (MFAF)</w:t>
      </w:r>
      <w:r>
        <w:tab/>
      </w:r>
      <w:r>
        <w:fldChar w:fldCharType="begin"/>
      </w:r>
      <w:r>
        <w:instrText xml:space="preserve"> PAGEREF _Toc97038264 \h </w:instrText>
      </w:r>
      <w:r>
        <w:fldChar w:fldCharType="separate"/>
      </w:r>
      <w:r>
        <w:t>13</w:t>
      </w:r>
      <w:r>
        <w:fldChar w:fldCharType="end"/>
      </w:r>
    </w:p>
    <w:p w14:paraId="35F89F4F" w14:textId="326E4CFF" w:rsidR="00D2680C" w:rsidRDefault="00D2680C">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_Toc97038265 \h </w:instrText>
      </w:r>
      <w:r>
        <w:fldChar w:fldCharType="separate"/>
      </w:r>
      <w:r>
        <w:t>13</w:t>
      </w:r>
      <w:r>
        <w:fldChar w:fldCharType="end"/>
      </w:r>
    </w:p>
    <w:p w14:paraId="1E046514" w14:textId="52C43F06" w:rsidR="00D2680C" w:rsidRDefault="00D2680C">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_Toc97038266 \h </w:instrText>
      </w:r>
      <w:r>
        <w:fldChar w:fldCharType="separate"/>
      </w:r>
      <w:r>
        <w:t>14</w:t>
      </w:r>
      <w:r>
        <w:fldChar w:fldCharType="end"/>
      </w:r>
    </w:p>
    <w:p w14:paraId="29A67FC4" w14:textId="7D2B258B" w:rsidR="00D2680C" w:rsidRDefault="00D2680C">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_Toc97038267 \h </w:instrText>
      </w:r>
      <w:r>
        <w:fldChar w:fldCharType="separate"/>
      </w:r>
      <w:r>
        <w:t>14</w:t>
      </w:r>
      <w:r>
        <w:fldChar w:fldCharType="end"/>
      </w:r>
    </w:p>
    <w:p w14:paraId="73805153" w14:textId="6DE5A431" w:rsidR="00D2680C" w:rsidRDefault="00D2680C">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_Toc97038268 \h </w:instrText>
      </w:r>
      <w:r>
        <w:fldChar w:fldCharType="separate"/>
      </w:r>
      <w:r>
        <w:t>14</w:t>
      </w:r>
      <w:r>
        <w:fldChar w:fldCharType="end"/>
      </w:r>
    </w:p>
    <w:p w14:paraId="1CBCD62A" w14:textId="32F6C2B0" w:rsidR="00D2680C" w:rsidRDefault="00D2680C">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_Toc97038269 \h </w:instrText>
      </w:r>
      <w:r>
        <w:fldChar w:fldCharType="separate"/>
      </w:r>
      <w:r>
        <w:t>14</w:t>
      </w:r>
      <w:r>
        <w:fldChar w:fldCharType="end"/>
      </w:r>
    </w:p>
    <w:p w14:paraId="1370CA39" w14:textId="2CC87796" w:rsidR="00D2680C" w:rsidRDefault="00D2680C">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_Toc97038270 \h </w:instrText>
      </w:r>
      <w:r>
        <w:fldChar w:fldCharType="separate"/>
      </w:r>
      <w:r>
        <w:t>14</w:t>
      </w:r>
      <w:r>
        <w:fldChar w:fldCharType="end"/>
      </w:r>
    </w:p>
    <w:p w14:paraId="690AB2B0" w14:textId="1F8BBCE7" w:rsidR="00D2680C" w:rsidRDefault="00D2680C">
      <w:pPr>
        <w:pStyle w:val="TOC5"/>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_Toc97038271 \h </w:instrText>
      </w:r>
      <w:r>
        <w:fldChar w:fldCharType="separate"/>
      </w:r>
      <w:r>
        <w:t>15</w:t>
      </w:r>
      <w:r>
        <w:fldChar w:fldCharType="end"/>
      </w:r>
    </w:p>
    <w:p w14:paraId="5A75FCCD" w14:textId="2BF367A0" w:rsidR="00D2680C" w:rsidRDefault="00D2680C">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service operation</w:t>
      </w:r>
      <w:r>
        <w:tab/>
      </w:r>
      <w:r>
        <w:fldChar w:fldCharType="begin"/>
      </w:r>
      <w:r>
        <w:instrText xml:space="preserve"> PAGEREF _Toc97038272 \h </w:instrText>
      </w:r>
      <w:r>
        <w:fldChar w:fldCharType="separate"/>
      </w:r>
      <w:r>
        <w:t>16</w:t>
      </w:r>
      <w:r>
        <w:fldChar w:fldCharType="end"/>
      </w:r>
    </w:p>
    <w:p w14:paraId="7B702FC4" w14:textId="67366DF1" w:rsidR="00D2680C" w:rsidRDefault="00D2680C">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_Toc97038273 \h </w:instrText>
      </w:r>
      <w:r>
        <w:fldChar w:fldCharType="separate"/>
      </w:r>
      <w:r>
        <w:t>16</w:t>
      </w:r>
      <w:r>
        <w:fldChar w:fldCharType="end"/>
      </w:r>
    </w:p>
    <w:p w14:paraId="19E5769B" w14:textId="5CAA74D6" w:rsidR="00D2680C" w:rsidRDefault="00D2680C">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_Toc97038274 \h </w:instrText>
      </w:r>
      <w:r>
        <w:fldChar w:fldCharType="separate"/>
      </w:r>
      <w:r>
        <w:t>16</w:t>
      </w:r>
      <w:r>
        <w:fldChar w:fldCharType="end"/>
      </w:r>
    </w:p>
    <w:p w14:paraId="1303CA4A" w14:textId="5571A804" w:rsidR="00D2680C" w:rsidRDefault="00D2680C">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_Toc97038275 \h </w:instrText>
      </w:r>
      <w:r>
        <w:fldChar w:fldCharType="separate"/>
      </w:r>
      <w:r>
        <w:t>16</w:t>
      </w:r>
      <w:r>
        <w:fldChar w:fldCharType="end"/>
      </w:r>
    </w:p>
    <w:p w14:paraId="13743248" w14:textId="2E4D9B6E" w:rsidR="00D2680C" w:rsidRDefault="00D2680C">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_Toc97038276 \h </w:instrText>
      </w:r>
      <w:r>
        <w:fldChar w:fldCharType="separate"/>
      </w:r>
      <w:r>
        <w:t>16</w:t>
      </w:r>
      <w:r>
        <w:fldChar w:fldCharType="end"/>
      </w:r>
    </w:p>
    <w:p w14:paraId="6BB9ACE0" w14:textId="777C3E22" w:rsidR="00D2680C" w:rsidRDefault="00D2680C">
      <w:pPr>
        <w:pStyle w:val="TOC4"/>
        <w:rPr>
          <w:rFonts w:asciiTheme="minorHAnsi" w:eastAsiaTheme="minorEastAsia" w:hAnsiTheme="minorHAnsi" w:cstheme="minorBidi"/>
          <w:kern w:val="2"/>
          <w:sz w:val="21"/>
          <w:szCs w:val="22"/>
          <w:lang w:val="en-US" w:eastAsia="zh-CN"/>
        </w:rPr>
      </w:pPr>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_Toc97038277 \h </w:instrText>
      </w:r>
      <w:r>
        <w:fldChar w:fldCharType="separate"/>
      </w:r>
      <w:r>
        <w:t>16</w:t>
      </w:r>
      <w:r>
        <w:fldChar w:fldCharType="end"/>
      </w:r>
    </w:p>
    <w:p w14:paraId="4D29FA78" w14:textId="4657C363" w:rsidR="00D2680C" w:rsidRDefault="00D2680C">
      <w:pPr>
        <w:pStyle w:val="TOC4"/>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_Toc97038278 \h </w:instrText>
      </w:r>
      <w:r>
        <w:fldChar w:fldCharType="separate"/>
      </w:r>
      <w:r>
        <w:t>17</w:t>
      </w:r>
      <w:r>
        <w:fldChar w:fldCharType="end"/>
      </w:r>
    </w:p>
    <w:p w14:paraId="5E7AB96A" w14:textId="64D33E0F"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4.3.</w:t>
      </w:r>
      <w:r w:rsidRPr="006C53DF">
        <w:rPr>
          <w:lang w:val="en-US" w:eastAsia="zh-CN"/>
        </w:rPr>
        <w:t>1.3</w:t>
      </w:r>
      <w:r>
        <w:rPr>
          <w:rFonts w:asciiTheme="minorHAnsi" w:eastAsiaTheme="minorEastAsia" w:hAnsiTheme="minorHAnsi" w:cstheme="minorBidi"/>
          <w:kern w:val="2"/>
          <w:sz w:val="21"/>
          <w:szCs w:val="22"/>
          <w:lang w:val="en-US" w:eastAsia="zh-CN"/>
        </w:rPr>
        <w:tab/>
      </w:r>
      <w:r w:rsidRPr="006C53DF">
        <w:rPr>
          <w:lang w:val="en-US"/>
        </w:rPr>
        <w:t>Network Functions</w:t>
      </w:r>
      <w:r>
        <w:tab/>
      </w:r>
      <w:r>
        <w:fldChar w:fldCharType="begin"/>
      </w:r>
      <w:r>
        <w:instrText xml:space="preserve"> PAGEREF _Toc97038279 \h </w:instrText>
      </w:r>
      <w:r>
        <w:fldChar w:fldCharType="separate"/>
      </w:r>
      <w:r>
        <w:t>17</w:t>
      </w:r>
      <w:r>
        <w:fldChar w:fldCharType="end"/>
      </w:r>
    </w:p>
    <w:p w14:paraId="2527FFF6" w14:textId="3E382C20" w:rsidR="00D2680C" w:rsidRDefault="00D2680C">
      <w:pPr>
        <w:pStyle w:val="TOC5"/>
        <w:rPr>
          <w:rFonts w:asciiTheme="minorHAnsi" w:eastAsiaTheme="minorEastAsia" w:hAnsiTheme="minorHAnsi" w:cstheme="minorBidi"/>
          <w:kern w:val="2"/>
          <w:sz w:val="21"/>
          <w:szCs w:val="22"/>
          <w:lang w:val="en-US" w:eastAsia="zh-CN"/>
        </w:rPr>
      </w:pPr>
      <w:r>
        <w:t>4.3.</w:t>
      </w:r>
      <w:r>
        <w:rPr>
          <w:lang w:eastAsia="zh-CN"/>
        </w:rPr>
        <w:t>1.3.1</w:t>
      </w:r>
      <w:r>
        <w:rPr>
          <w:rFonts w:asciiTheme="minorHAnsi" w:eastAsiaTheme="minorEastAsia" w:hAnsiTheme="minorHAnsi" w:cstheme="minorBidi"/>
          <w:kern w:val="2"/>
          <w:sz w:val="21"/>
          <w:szCs w:val="22"/>
          <w:lang w:val="en-US" w:eastAsia="zh-CN"/>
        </w:rPr>
        <w:tab/>
      </w:r>
      <w:r w:rsidRPr="006C53DF">
        <w:rPr>
          <w:lang w:val="en-US"/>
        </w:rPr>
        <w:t>Messaging Framework Adaptor Function</w:t>
      </w:r>
      <w:r>
        <w:t xml:space="preserve"> (MFAF)</w:t>
      </w:r>
      <w:r>
        <w:tab/>
      </w:r>
      <w:r>
        <w:fldChar w:fldCharType="begin"/>
      </w:r>
      <w:r>
        <w:instrText xml:space="preserve"> PAGEREF _Toc97038280 \h </w:instrText>
      </w:r>
      <w:r>
        <w:fldChar w:fldCharType="separate"/>
      </w:r>
      <w:r>
        <w:t>17</w:t>
      </w:r>
      <w:r>
        <w:fldChar w:fldCharType="end"/>
      </w:r>
    </w:p>
    <w:p w14:paraId="0A933BCA" w14:textId="61431DF8" w:rsidR="00D2680C" w:rsidRDefault="00D2680C">
      <w:pPr>
        <w:pStyle w:val="TOC5"/>
        <w:rPr>
          <w:rFonts w:asciiTheme="minorHAnsi" w:eastAsiaTheme="minorEastAsia" w:hAnsiTheme="minorHAnsi" w:cstheme="minorBidi"/>
          <w:kern w:val="2"/>
          <w:sz w:val="21"/>
          <w:szCs w:val="22"/>
          <w:lang w:val="en-US" w:eastAsia="zh-CN"/>
        </w:rPr>
      </w:pPr>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_Toc97038281 \h </w:instrText>
      </w:r>
      <w:r>
        <w:fldChar w:fldCharType="separate"/>
      </w:r>
      <w:r>
        <w:t>17</w:t>
      </w:r>
      <w:r>
        <w:fldChar w:fldCharType="end"/>
      </w:r>
    </w:p>
    <w:p w14:paraId="4D69696E" w14:textId="3DA070C5" w:rsidR="00D2680C" w:rsidRDefault="00D2680C">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_Toc97038282 \h </w:instrText>
      </w:r>
      <w:r>
        <w:fldChar w:fldCharType="separate"/>
      </w:r>
      <w:r>
        <w:t>18</w:t>
      </w:r>
      <w:r>
        <w:fldChar w:fldCharType="end"/>
      </w:r>
    </w:p>
    <w:p w14:paraId="5FFE91E0" w14:textId="1A2BAEAA" w:rsidR="00D2680C" w:rsidRDefault="00D2680C">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_Toc97038283 \h </w:instrText>
      </w:r>
      <w:r>
        <w:fldChar w:fldCharType="separate"/>
      </w:r>
      <w:r>
        <w:t>18</w:t>
      </w:r>
      <w:r>
        <w:fldChar w:fldCharType="end"/>
      </w:r>
    </w:p>
    <w:p w14:paraId="442F3450" w14:textId="6855238F" w:rsidR="00D2680C" w:rsidRDefault="00D2680C">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_Toc97038284 \h </w:instrText>
      </w:r>
      <w:r>
        <w:fldChar w:fldCharType="separate"/>
      </w:r>
      <w:r>
        <w:t>18</w:t>
      </w:r>
      <w:r>
        <w:fldChar w:fldCharType="end"/>
      </w:r>
    </w:p>
    <w:p w14:paraId="61F6B727" w14:textId="22894956" w:rsidR="00D2680C" w:rsidRDefault="00D2680C">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_Toc97038285 \h </w:instrText>
      </w:r>
      <w:r>
        <w:fldChar w:fldCharType="separate"/>
      </w:r>
      <w:r>
        <w:t>18</w:t>
      </w:r>
      <w:r>
        <w:fldChar w:fldCharType="end"/>
      </w:r>
    </w:p>
    <w:p w14:paraId="50DD480E" w14:textId="10B5E26D" w:rsidR="00D2680C" w:rsidRDefault="00D2680C">
      <w:pPr>
        <w:pStyle w:val="TOC5"/>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_Toc97038286 \h </w:instrText>
      </w:r>
      <w:r>
        <w:fldChar w:fldCharType="separate"/>
      </w:r>
      <w:r>
        <w:t>18</w:t>
      </w:r>
      <w:r>
        <w:fldChar w:fldCharType="end"/>
      </w:r>
    </w:p>
    <w:p w14:paraId="542228B6" w14:textId="0749830F" w:rsidR="00D2680C" w:rsidRDefault="00D2680C">
      <w:pPr>
        <w:pStyle w:val="TOC4"/>
        <w:rPr>
          <w:rFonts w:asciiTheme="minorHAnsi" w:eastAsiaTheme="minorEastAsia" w:hAnsiTheme="minorHAnsi" w:cstheme="minorBidi"/>
          <w:kern w:val="2"/>
          <w:sz w:val="21"/>
          <w:szCs w:val="22"/>
          <w:lang w:val="en-US" w:eastAsia="zh-CN"/>
        </w:rPr>
      </w:pPr>
      <w:r>
        <w:t>4.3.2.2a</w:t>
      </w:r>
      <w:r>
        <w:rPr>
          <w:rFonts w:asciiTheme="minorHAnsi" w:eastAsiaTheme="minorEastAsia" w:hAnsiTheme="minorHAnsi" w:cstheme="minorBidi"/>
          <w:kern w:val="2"/>
          <w:sz w:val="21"/>
          <w:szCs w:val="22"/>
          <w:lang w:val="en-US" w:eastAsia="zh-CN"/>
        </w:rPr>
        <w:tab/>
      </w:r>
      <w:r>
        <w:rPr>
          <w:lang w:eastAsia="ko-KR"/>
        </w:rPr>
        <w:t>Nmfaf_3caDataManagement_Subscribe</w:t>
      </w:r>
      <w:r>
        <w:t xml:space="preserve"> service operation</w:t>
      </w:r>
      <w:r>
        <w:tab/>
      </w:r>
      <w:r>
        <w:fldChar w:fldCharType="begin"/>
      </w:r>
      <w:r>
        <w:instrText xml:space="preserve"> PAGEREF _Toc97038287 \h </w:instrText>
      </w:r>
      <w:r>
        <w:fldChar w:fldCharType="separate"/>
      </w:r>
      <w:r>
        <w:t>20</w:t>
      </w:r>
      <w:r>
        <w:fldChar w:fldCharType="end"/>
      </w:r>
    </w:p>
    <w:p w14:paraId="3D80AFF9" w14:textId="7A0F763A" w:rsidR="00D2680C" w:rsidRDefault="00D2680C">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_Toc97038288 \h </w:instrText>
      </w:r>
      <w:r>
        <w:fldChar w:fldCharType="separate"/>
      </w:r>
      <w:r>
        <w:t>20</w:t>
      </w:r>
      <w:r>
        <w:fldChar w:fldCharType="end"/>
      </w:r>
    </w:p>
    <w:p w14:paraId="0CEBC5D7" w14:textId="7F3525EF" w:rsidR="00D2680C" w:rsidRDefault="00D2680C">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_Toc97038289 \h </w:instrText>
      </w:r>
      <w:r>
        <w:fldChar w:fldCharType="separate"/>
      </w:r>
      <w:r>
        <w:t>20</w:t>
      </w:r>
      <w:r>
        <w:fldChar w:fldCharType="end"/>
      </w:r>
    </w:p>
    <w:p w14:paraId="4C118F8A" w14:textId="2CF708CF" w:rsidR="00D2680C" w:rsidRDefault="00D2680C">
      <w:pPr>
        <w:pStyle w:val="TOC5"/>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_Toc97038290 \h </w:instrText>
      </w:r>
      <w:r>
        <w:fldChar w:fldCharType="separate"/>
      </w:r>
      <w:r>
        <w:t>20</w:t>
      </w:r>
      <w:r>
        <w:fldChar w:fldCharType="end"/>
      </w:r>
    </w:p>
    <w:p w14:paraId="58BC7115" w14:textId="47F96449" w:rsidR="00D2680C" w:rsidRDefault="00D2680C">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_Toc97038291 \h </w:instrText>
      </w:r>
      <w:r>
        <w:fldChar w:fldCharType="separate"/>
      </w:r>
      <w:r>
        <w:t>21</w:t>
      </w:r>
      <w:r>
        <w:fldChar w:fldCharType="end"/>
      </w:r>
    </w:p>
    <w:p w14:paraId="504B0533" w14:textId="2A38E2E1" w:rsidR="00D2680C" w:rsidRDefault="00D2680C">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_Toc97038292 \h </w:instrText>
      </w:r>
      <w:r>
        <w:fldChar w:fldCharType="separate"/>
      </w:r>
      <w:r>
        <w:t>21</w:t>
      </w:r>
      <w:r>
        <w:fldChar w:fldCharType="end"/>
      </w:r>
    </w:p>
    <w:p w14:paraId="691355CF" w14:textId="0CE585D9" w:rsidR="00D2680C" w:rsidRDefault="00D2680C">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_Toc97038293 \h </w:instrText>
      </w:r>
      <w:r>
        <w:fldChar w:fldCharType="separate"/>
      </w:r>
      <w:r>
        <w:t>21</w:t>
      </w:r>
      <w:r>
        <w:fldChar w:fldCharType="end"/>
      </w:r>
    </w:p>
    <w:p w14:paraId="25CFCFB3" w14:textId="798FA6C2" w:rsidR="00D2680C" w:rsidRDefault="00D2680C">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_Toc97038294 \h </w:instrText>
      </w:r>
      <w:r>
        <w:fldChar w:fldCharType="separate"/>
      </w:r>
      <w:r>
        <w:t>21</w:t>
      </w:r>
      <w:r>
        <w:fldChar w:fldCharType="end"/>
      </w:r>
    </w:p>
    <w:p w14:paraId="305FD647" w14:textId="18F7859B" w:rsidR="00D2680C" w:rsidRDefault="00D2680C">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_Toc97038295 \h </w:instrText>
      </w:r>
      <w:r>
        <w:fldChar w:fldCharType="separate"/>
      </w:r>
      <w:r>
        <w:t>21</w:t>
      </w:r>
      <w:r>
        <w:fldChar w:fldCharType="end"/>
      </w:r>
    </w:p>
    <w:p w14:paraId="67AC29DF" w14:textId="43F45BEA" w:rsidR="00D2680C" w:rsidRDefault="00D2680C">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_Toc97038296 \h </w:instrText>
      </w:r>
      <w:r>
        <w:fldChar w:fldCharType="separate"/>
      </w:r>
      <w:r>
        <w:t>22</w:t>
      </w:r>
      <w:r>
        <w:fldChar w:fldCharType="end"/>
      </w:r>
    </w:p>
    <w:p w14:paraId="52CF462C" w14:textId="4F6D9F4C" w:rsidR="00D2680C" w:rsidRDefault="00D2680C">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_Toc97038297 \h </w:instrText>
      </w:r>
      <w:r>
        <w:fldChar w:fldCharType="separate"/>
      </w:r>
      <w:r>
        <w:t>22</w:t>
      </w:r>
      <w:r>
        <w:fldChar w:fldCharType="end"/>
      </w:r>
    </w:p>
    <w:p w14:paraId="74C3F0FB" w14:textId="6EB2F35C" w:rsidR="00D2680C" w:rsidRDefault="00D2680C">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_Toc97038298 \h </w:instrText>
      </w:r>
      <w:r>
        <w:fldChar w:fldCharType="separate"/>
      </w:r>
      <w:r>
        <w:t>22</w:t>
      </w:r>
      <w:r>
        <w:fldChar w:fldCharType="end"/>
      </w:r>
    </w:p>
    <w:p w14:paraId="1C00B5B6" w14:textId="37FA1124" w:rsidR="00D2680C" w:rsidRDefault="00D2680C">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_Toc97038299 \h </w:instrText>
      </w:r>
      <w:r>
        <w:fldChar w:fldCharType="separate"/>
      </w:r>
      <w:r>
        <w:t>22</w:t>
      </w:r>
      <w:r>
        <w:fldChar w:fldCharType="end"/>
      </w:r>
    </w:p>
    <w:p w14:paraId="6247C994" w14:textId="577D9440" w:rsidR="00D2680C" w:rsidRDefault="00D2680C">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_Toc97038300 \h </w:instrText>
      </w:r>
      <w:r>
        <w:fldChar w:fldCharType="separate"/>
      </w:r>
      <w:r>
        <w:t>22</w:t>
      </w:r>
      <w:r>
        <w:fldChar w:fldCharType="end"/>
      </w:r>
    </w:p>
    <w:p w14:paraId="770D1106" w14:textId="12F57244" w:rsidR="00D2680C" w:rsidRDefault="00D2680C">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_Toc97038301 \h </w:instrText>
      </w:r>
      <w:r>
        <w:fldChar w:fldCharType="separate"/>
      </w:r>
      <w:r>
        <w:t>22</w:t>
      </w:r>
      <w:r>
        <w:fldChar w:fldCharType="end"/>
      </w:r>
    </w:p>
    <w:p w14:paraId="4B53005A" w14:textId="58B2F097" w:rsidR="00D2680C" w:rsidRDefault="00D2680C">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_Toc97038302 \h </w:instrText>
      </w:r>
      <w:r>
        <w:fldChar w:fldCharType="separate"/>
      </w:r>
      <w:r>
        <w:t>23</w:t>
      </w:r>
      <w:r>
        <w:fldChar w:fldCharType="end"/>
      </w:r>
    </w:p>
    <w:p w14:paraId="4A414932" w14:textId="612CBB72" w:rsidR="00D2680C" w:rsidRDefault="00D2680C">
      <w:pPr>
        <w:pStyle w:val="TOC5"/>
        <w:rPr>
          <w:rFonts w:asciiTheme="minorHAnsi" w:eastAsiaTheme="minorEastAsia" w:hAnsiTheme="minorHAnsi" w:cstheme="minorBidi"/>
          <w:kern w:val="2"/>
          <w:sz w:val="21"/>
          <w:szCs w:val="22"/>
          <w:lang w:val="en-US" w:eastAsia="zh-CN"/>
        </w:rPr>
      </w:pPr>
      <w:r>
        <w:lastRenderedPageBreak/>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_Toc97038303 \h </w:instrText>
      </w:r>
      <w:r>
        <w:fldChar w:fldCharType="separate"/>
      </w:r>
      <w:r>
        <w:t>23</w:t>
      </w:r>
      <w:r>
        <w:fldChar w:fldCharType="end"/>
      </w:r>
    </w:p>
    <w:p w14:paraId="45A1EE76" w14:textId="2052A7F0" w:rsidR="00D2680C" w:rsidRDefault="00D2680C">
      <w:pPr>
        <w:pStyle w:val="TOC5"/>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_Toc97038304 \h </w:instrText>
      </w:r>
      <w:r>
        <w:fldChar w:fldCharType="separate"/>
      </w:r>
      <w:r>
        <w:t>23</w:t>
      </w:r>
      <w:r>
        <w:fldChar w:fldCharType="end"/>
      </w:r>
    </w:p>
    <w:p w14:paraId="704602E6" w14:textId="011DB564" w:rsidR="00D2680C" w:rsidRDefault="00D2680C">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_Toc97038305 \h </w:instrText>
      </w:r>
      <w:r>
        <w:fldChar w:fldCharType="separate"/>
      </w:r>
      <w:r>
        <w:t>23</w:t>
      </w:r>
      <w:r>
        <w:fldChar w:fldCharType="end"/>
      </w:r>
    </w:p>
    <w:p w14:paraId="48EA302F" w14:textId="4D5F4F57" w:rsidR="00D2680C" w:rsidRDefault="00D2680C">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_Toc97038306 \h </w:instrText>
      </w:r>
      <w:r>
        <w:fldChar w:fldCharType="separate"/>
      </w:r>
      <w:r>
        <w:t>23</w:t>
      </w:r>
      <w:r>
        <w:fldChar w:fldCharType="end"/>
      </w:r>
    </w:p>
    <w:p w14:paraId="5B475403" w14:textId="1DB91C25" w:rsidR="00D2680C" w:rsidRDefault="00D2680C">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_Toc97038307 \h </w:instrText>
      </w:r>
      <w:r>
        <w:fldChar w:fldCharType="separate"/>
      </w:r>
      <w:r>
        <w:t>24</w:t>
      </w:r>
      <w:r>
        <w:fldChar w:fldCharType="end"/>
      </w:r>
    </w:p>
    <w:p w14:paraId="5A6EE83B" w14:textId="6A34AE16" w:rsidR="00D2680C" w:rsidRDefault="00D2680C">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_Toc97038308 \h </w:instrText>
      </w:r>
      <w:r>
        <w:fldChar w:fldCharType="separate"/>
      </w:r>
      <w:r>
        <w:t>24</w:t>
      </w:r>
      <w:r>
        <w:fldChar w:fldCharType="end"/>
      </w:r>
    </w:p>
    <w:p w14:paraId="6BD003E9" w14:textId="0C66019B" w:rsidR="00D2680C" w:rsidRDefault="00D2680C">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_Toc97038309 \h </w:instrText>
      </w:r>
      <w:r>
        <w:fldChar w:fldCharType="separate"/>
      </w:r>
      <w:r>
        <w:t>24</w:t>
      </w:r>
      <w:r>
        <w:fldChar w:fldCharType="end"/>
      </w:r>
    </w:p>
    <w:p w14:paraId="2632F1BD" w14:textId="0C602069" w:rsidR="00D2680C" w:rsidRDefault="00D2680C">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_Toc97038310 \h </w:instrText>
      </w:r>
      <w:r>
        <w:fldChar w:fldCharType="separate"/>
      </w:r>
      <w:r>
        <w:t>24</w:t>
      </w:r>
      <w:r>
        <w:fldChar w:fldCharType="end"/>
      </w:r>
    </w:p>
    <w:p w14:paraId="0B70AF50" w14:textId="6C7D3041" w:rsidR="00D2680C" w:rsidRDefault="00D2680C">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_Toc97038311 \h </w:instrText>
      </w:r>
      <w:r>
        <w:fldChar w:fldCharType="separate"/>
      </w:r>
      <w:r>
        <w:t>24</w:t>
      </w:r>
      <w:r>
        <w:fldChar w:fldCharType="end"/>
      </w:r>
    </w:p>
    <w:p w14:paraId="7D0246C2" w14:textId="67FF4C84" w:rsidR="00D2680C" w:rsidRDefault="00D2680C">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_Toc97038312 \h </w:instrText>
      </w:r>
      <w:r>
        <w:fldChar w:fldCharType="separate"/>
      </w:r>
      <w:r>
        <w:t>24</w:t>
      </w:r>
      <w:r>
        <w:fldChar w:fldCharType="end"/>
      </w:r>
    </w:p>
    <w:p w14:paraId="5B61713E" w14:textId="64AF33AD" w:rsidR="00D2680C" w:rsidRDefault="00D2680C">
      <w:pPr>
        <w:pStyle w:val="TOC6"/>
        <w:rPr>
          <w:rFonts w:asciiTheme="minorHAnsi" w:eastAsiaTheme="minorEastAsia" w:hAnsiTheme="minorHAnsi" w:cstheme="minorBidi"/>
          <w:kern w:val="2"/>
          <w:sz w:val="21"/>
          <w:szCs w:val="22"/>
          <w:lang w:val="en-US" w:eastAsia="zh-CN"/>
        </w:rPr>
      </w:pPr>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_Toc97038313 \h </w:instrText>
      </w:r>
      <w:r>
        <w:fldChar w:fldCharType="separate"/>
      </w:r>
      <w:r>
        <w:t>25</w:t>
      </w:r>
      <w:r>
        <w:fldChar w:fldCharType="end"/>
      </w:r>
    </w:p>
    <w:p w14:paraId="44423F99" w14:textId="4D15200F" w:rsidR="00D2680C" w:rsidRDefault="00D2680C">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_Toc97038314 \h </w:instrText>
      </w:r>
      <w:r>
        <w:fldChar w:fldCharType="separate"/>
      </w:r>
      <w:r>
        <w:t>25</w:t>
      </w:r>
      <w:r>
        <w:fldChar w:fldCharType="end"/>
      </w:r>
    </w:p>
    <w:p w14:paraId="3C8EB5E3" w14:textId="579268D8" w:rsidR="00D2680C" w:rsidRDefault="00D2680C">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_Toc97038315 \h </w:instrText>
      </w:r>
      <w:r>
        <w:fldChar w:fldCharType="separate"/>
      </w:r>
      <w:r>
        <w:t>25</w:t>
      </w:r>
      <w:r>
        <w:fldChar w:fldCharType="end"/>
      </w:r>
    </w:p>
    <w:p w14:paraId="49E48F1E" w14:textId="55F14B3C" w:rsidR="00D2680C" w:rsidRDefault="00D2680C">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_Toc97038316 \h </w:instrText>
      </w:r>
      <w:r>
        <w:fldChar w:fldCharType="separate"/>
      </w:r>
      <w:r>
        <w:t>25</w:t>
      </w:r>
      <w:r>
        <w:fldChar w:fldCharType="end"/>
      </w:r>
    </w:p>
    <w:p w14:paraId="605360F1" w14:textId="0D90A776" w:rsidR="00D2680C" w:rsidRDefault="00D2680C">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_Toc97038317 \h </w:instrText>
      </w:r>
      <w:r>
        <w:fldChar w:fldCharType="separate"/>
      </w:r>
      <w:r>
        <w:t>25</w:t>
      </w:r>
      <w:r>
        <w:fldChar w:fldCharType="end"/>
      </w:r>
    </w:p>
    <w:p w14:paraId="79BADEBB" w14:textId="764745E5"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5.1.6.2</w:t>
      </w:r>
      <w:r>
        <w:rPr>
          <w:rFonts w:asciiTheme="minorHAnsi" w:eastAsiaTheme="minorEastAsia" w:hAnsiTheme="minorHAnsi" w:cstheme="minorBidi"/>
          <w:kern w:val="2"/>
          <w:sz w:val="21"/>
          <w:szCs w:val="22"/>
          <w:lang w:val="en-US" w:eastAsia="zh-CN"/>
        </w:rPr>
        <w:tab/>
      </w:r>
      <w:r w:rsidRPr="006C53DF">
        <w:rPr>
          <w:lang w:val="en-US"/>
        </w:rPr>
        <w:t>Structured data types</w:t>
      </w:r>
      <w:r>
        <w:tab/>
      </w:r>
      <w:r>
        <w:fldChar w:fldCharType="begin"/>
      </w:r>
      <w:r>
        <w:instrText xml:space="preserve"> PAGEREF _Toc97038318 \h </w:instrText>
      </w:r>
      <w:r>
        <w:fldChar w:fldCharType="separate"/>
      </w:r>
      <w:r>
        <w:t>26</w:t>
      </w:r>
      <w:r>
        <w:fldChar w:fldCharType="end"/>
      </w:r>
    </w:p>
    <w:p w14:paraId="10FF9C54" w14:textId="5AF6F229" w:rsidR="00D2680C" w:rsidRDefault="00D2680C">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_Toc97038319 \h </w:instrText>
      </w:r>
      <w:r>
        <w:fldChar w:fldCharType="separate"/>
      </w:r>
      <w:r>
        <w:t>26</w:t>
      </w:r>
      <w:r>
        <w:fldChar w:fldCharType="end"/>
      </w:r>
    </w:p>
    <w:p w14:paraId="391D07AD" w14:textId="0991A4BE" w:rsidR="00D2680C" w:rsidRDefault="00D2680C">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_Toc97038320 \h </w:instrText>
      </w:r>
      <w:r>
        <w:fldChar w:fldCharType="separate"/>
      </w:r>
      <w:r>
        <w:t>26</w:t>
      </w:r>
      <w:r>
        <w:fldChar w:fldCharType="end"/>
      </w:r>
    </w:p>
    <w:p w14:paraId="29BC446D" w14:textId="3B0F1D94" w:rsidR="00D2680C" w:rsidRDefault="00D2680C">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_Toc97038321 \h </w:instrText>
      </w:r>
      <w:r>
        <w:fldChar w:fldCharType="separate"/>
      </w:r>
      <w:r>
        <w:t>27</w:t>
      </w:r>
      <w:r>
        <w:fldChar w:fldCharType="end"/>
      </w:r>
    </w:p>
    <w:p w14:paraId="3699D580" w14:textId="5059D954" w:rsidR="00D2680C" w:rsidRDefault="00D2680C">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 xml:space="preserve">Type: </w:t>
      </w:r>
      <w:r w:rsidRPr="006C53DF">
        <w:rPr>
          <w:lang w:val="en-US" w:eastAsia="zh-CN"/>
        </w:rPr>
        <w:t>MfafNotiInfo</w:t>
      </w:r>
      <w:r>
        <w:tab/>
      </w:r>
      <w:r>
        <w:fldChar w:fldCharType="begin"/>
      </w:r>
      <w:r>
        <w:instrText xml:space="preserve"> PAGEREF _Toc97038322 \h </w:instrText>
      </w:r>
      <w:r>
        <w:fldChar w:fldCharType="separate"/>
      </w:r>
      <w:r>
        <w:t>27</w:t>
      </w:r>
      <w:r>
        <w:fldChar w:fldCharType="end"/>
      </w:r>
    </w:p>
    <w:p w14:paraId="46A0696A" w14:textId="0680EE07"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5.1.6.3</w:t>
      </w:r>
      <w:r>
        <w:rPr>
          <w:rFonts w:asciiTheme="minorHAnsi" w:eastAsiaTheme="minorEastAsia" w:hAnsiTheme="minorHAnsi" w:cstheme="minorBidi"/>
          <w:kern w:val="2"/>
          <w:sz w:val="21"/>
          <w:szCs w:val="22"/>
          <w:lang w:val="en-US" w:eastAsia="zh-CN"/>
        </w:rPr>
        <w:tab/>
      </w:r>
      <w:r w:rsidRPr="006C53DF">
        <w:rPr>
          <w:lang w:val="en-US"/>
        </w:rPr>
        <w:t>Simple data types and enumerations</w:t>
      </w:r>
      <w:r>
        <w:tab/>
      </w:r>
      <w:r>
        <w:fldChar w:fldCharType="begin"/>
      </w:r>
      <w:r>
        <w:instrText xml:space="preserve"> PAGEREF _Toc97038323 \h </w:instrText>
      </w:r>
      <w:r>
        <w:fldChar w:fldCharType="separate"/>
      </w:r>
      <w:r>
        <w:t>27</w:t>
      </w:r>
      <w:r>
        <w:fldChar w:fldCharType="end"/>
      </w:r>
    </w:p>
    <w:p w14:paraId="12F8E027" w14:textId="6E9E0742" w:rsidR="00D2680C" w:rsidRDefault="00D2680C">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_Toc97038324 \h </w:instrText>
      </w:r>
      <w:r>
        <w:fldChar w:fldCharType="separate"/>
      </w:r>
      <w:r>
        <w:t>27</w:t>
      </w:r>
      <w:r>
        <w:fldChar w:fldCharType="end"/>
      </w:r>
    </w:p>
    <w:p w14:paraId="70BBE712" w14:textId="7D62DE06" w:rsidR="00D2680C" w:rsidRDefault="00D2680C">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_Toc97038325 \h </w:instrText>
      </w:r>
      <w:r>
        <w:fldChar w:fldCharType="separate"/>
      </w:r>
      <w:r>
        <w:t>27</w:t>
      </w:r>
      <w:r>
        <w:fldChar w:fldCharType="end"/>
      </w:r>
    </w:p>
    <w:p w14:paraId="739C9280" w14:textId="7962BC29"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_Toc97038326 \h </w:instrText>
      </w:r>
      <w:r>
        <w:fldChar w:fldCharType="separate"/>
      </w:r>
      <w:r>
        <w:t>28</w:t>
      </w:r>
      <w:r>
        <w:fldChar w:fldCharType="end"/>
      </w:r>
    </w:p>
    <w:p w14:paraId="58AD272B" w14:textId="2F6AB7B0" w:rsidR="00D2680C" w:rsidRDefault="00D2680C">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_Toc97038327 \h </w:instrText>
      </w:r>
      <w:r>
        <w:fldChar w:fldCharType="separate"/>
      </w:r>
      <w:r>
        <w:t>28</w:t>
      </w:r>
      <w:r>
        <w:fldChar w:fldCharType="end"/>
      </w:r>
    </w:p>
    <w:p w14:paraId="05C48167" w14:textId="6E8BB9A3" w:rsidR="00D2680C" w:rsidRDefault="00D2680C">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_Toc97038328 \h </w:instrText>
      </w:r>
      <w:r>
        <w:fldChar w:fldCharType="separate"/>
      </w:r>
      <w:r>
        <w:t>28</w:t>
      </w:r>
      <w:r>
        <w:fldChar w:fldCharType="end"/>
      </w:r>
    </w:p>
    <w:p w14:paraId="5EA50BA8" w14:textId="28A3A43E" w:rsidR="00D2680C" w:rsidRDefault="00D2680C">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_Toc97038329 \h </w:instrText>
      </w:r>
      <w:r>
        <w:fldChar w:fldCharType="separate"/>
      </w:r>
      <w:r>
        <w:t>28</w:t>
      </w:r>
      <w:r>
        <w:fldChar w:fldCharType="end"/>
      </w:r>
    </w:p>
    <w:p w14:paraId="7CBD118E" w14:textId="6175B4D2" w:rsidR="00D2680C" w:rsidRDefault="00D2680C">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_Toc97038330 \h </w:instrText>
      </w:r>
      <w:r>
        <w:fldChar w:fldCharType="separate"/>
      </w:r>
      <w:r>
        <w:t>28</w:t>
      </w:r>
      <w:r>
        <w:fldChar w:fldCharType="end"/>
      </w:r>
    </w:p>
    <w:p w14:paraId="7C577981" w14:textId="7FD60247" w:rsidR="00D2680C" w:rsidRDefault="00D2680C">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_Toc97038331 \h </w:instrText>
      </w:r>
      <w:r>
        <w:fldChar w:fldCharType="separate"/>
      </w:r>
      <w:r>
        <w:t>28</w:t>
      </w:r>
      <w:r>
        <w:fldChar w:fldCharType="end"/>
      </w:r>
    </w:p>
    <w:p w14:paraId="42DD530F" w14:textId="5F8C71FC" w:rsidR="00D2680C" w:rsidRDefault="00D2680C">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_Toc97038332 \h </w:instrText>
      </w:r>
      <w:r>
        <w:fldChar w:fldCharType="separate"/>
      </w:r>
      <w:r>
        <w:t>28</w:t>
      </w:r>
      <w:r>
        <w:fldChar w:fldCharType="end"/>
      </w:r>
    </w:p>
    <w:p w14:paraId="3FC83067" w14:textId="019EAF07" w:rsidR="00D2680C" w:rsidRDefault="00D2680C">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_Toc97038333 \h </w:instrText>
      </w:r>
      <w:r>
        <w:fldChar w:fldCharType="separate"/>
      </w:r>
      <w:r>
        <w:t>28</w:t>
      </w:r>
      <w:r>
        <w:fldChar w:fldCharType="end"/>
      </w:r>
    </w:p>
    <w:p w14:paraId="7DF5C3F8" w14:textId="3FA7543E" w:rsidR="00D2680C" w:rsidRDefault="00D2680C">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_Toc97038334 \h </w:instrText>
      </w:r>
      <w:r>
        <w:fldChar w:fldCharType="separate"/>
      </w:r>
      <w:r>
        <w:t>29</w:t>
      </w:r>
      <w:r>
        <w:fldChar w:fldCharType="end"/>
      </w:r>
    </w:p>
    <w:p w14:paraId="586BF827" w14:textId="5AC74D5A" w:rsidR="00D2680C" w:rsidRDefault="00D2680C">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_Toc97038335 \h </w:instrText>
      </w:r>
      <w:r>
        <w:fldChar w:fldCharType="separate"/>
      </w:r>
      <w:r>
        <w:t>29</w:t>
      </w:r>
      <w:r>
        <w:fldChar w:fldCharType="end"/>
      </w:r>
    </w:p>
    <w:p w14:paraId="411BE222" w14:textId="66B1DFBE" w:rsidR="00D2680C" w:rsidRDefault="00D2680C">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_Toc97038336 \h </w:instrText>
      </w:r>
      <w:r>
        <w:fldChar w:fldCharType="separate"/>
      </w:r>
      <w:r>
        <w:t>29</w:t>
      </w:r>
      <w:r>
        <w:fldChar w:fldCharType="end"/>
      </w:r>
    </w:p>
    <w:p w14:paraId="65BF16C1" w14:textId="0FBDE3D7" w:rsidR="00D2680C" w:rsidRDefault="00D2680C">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_Toc97038337 \h </w:instrText>
      </w:r>
      <w:r>
        <w:fldChar w:fldCharType="separate"/>
      </w:r>
      <w:r>
        <w:t>29</w:t>
      </w:r>
      <w:r>
        <w:fldChar w:fldCharType="end"/>
      </w:r>
    </w:p>
    <w:p w14:paraId="6ED8D33C" w14:textId="4B9C4AE8" w:rsidR="00D2680C" w:rsidRDefault="00D2680C">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_Toc97038338 \h </w:instrText>
      </w:r>
      <w:r>
        <w:fldChar w:fldCharType="separate"/>
      </w:r>
      <w:r>
        <w:t>29</w:t>
      </w:r>
      <w:r>
        <w:fldChar w:fldCharType="end"/>
      </w:r>
    </w:p>
    <w:p w14:paraId="0F2C9EEF" w14:textId="74193DBE" w:rsidR="00D2680C" w:rsidRDefault="00D2680C">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_Toc97038339 \h </w:instrText>
      </w:r>
      <w:r>
        <w:fldChar w:fldCharType="separate"/>
      </w:r>
      <w:r>
        <w:t>29</w:t>
      </w:r>
      <w:r>
        <w:fldChar w:fldCharType="end"/>
      </w:r>
    </w:p>
    <w:p w14:paraId="3DD9ED4C" w14:textId="36E3052F" w:rsidR="00D2680C" w:rsidRDefault="00D2680C">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_Toc97038340 \h </w:instrText>
      </w:r>
      <w:r>
        <w:fldChar w:fldCharType="separate"/>
      </w:r>
      <w:r>
        <w:t>29</w:t>
      </w:r>
      <w:r>
        <w:fldChar w:fldCharType="end"/>
      </w:r>
    </w:p>
    <w:p w14:paraId="6C715878" w14:textId="77DD0C66" w:rsidR="00D2680C" w:rsidRDefault="00D2680C">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_Toc97038341 \h </w:instrText>
      </w:r>
      <w:r>
        <w:fldChar w:fldCharType="separate"/>
      </w:r>
      <w:r>
        <w:t>30</w:t>
      </w:r>
      <w:r>
        <w:fldChar w:fldCharType="end"/>
      </w:r>
    </w:p>
    <w:p w14:paraId="535BE7F5" w14:textId="1D53CEC8" w:rsidR="00D2680C" w:rsidRDefault="00D2680C">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_Toc97038342 \h </w:instrText>
      </w:r>
      <w:r>
        <w:fldChar w:fldCharType="separate"/>
      </w:r>
      <w:r>
        <w:t>30</w:t>
      </w:r>
      <w:r>
        <w:fldChar w:fldCharType="end"/>
      </w:r>
    </w:p>
    <w:p w14:paraId="07DE7F4B" w14:textId="2F4DA172" w:rsidR="00D2680C" w:rsidRDefault="00D2680C">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_Toc97038343 \h </w:instrText>
      </w:r>
      <w:r>
        <w:fldChar w:fldCharType="separate"/>
      </w:r>
      <w:r>
        <w:t>30</w:t>
      </w:r>
      <w:r>
        <w:fldChar w:fldCharType="end"/>
      </w:r>
    </w:p>
    <w:p w14:paraId="7DC61930" w14:textId="408B5125" w:rsidR="00D2680C" w:rsidRDefault="00D2680C">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MFAF Data or Analytics</w:t>
      </w:r>
      <w:r>
        <w:tab/>
      </w:r>
      <w:r>
        <w:fldChar w:fldCharType="begin"/>
      </w:r>
      <w:r>
        <w:instrText xml:space="preserve"> PAGEREF _Toc97038344 \h </w:instrText>
      </w:r>
      <w:r>
        <w:fldChar w:fldCharType="separate"/>
      </w:r>
      <w:r>
        <w:t>31</w:t>
      </w:r>
      <w:r>
        <w:fldChar w:fldCharType="end"/>
      </w:r>
    </w:p>
    <w:p w14:paraId="33C14870" w14:textId="449F2580" w:rsidR="00D2680C" w:rsidRDefault="00D2680C">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_Toc97038345 \h </w:instrText>
      </w:r>
      <w:r>
        <w:fldChar w:fldCharType="separate"/>
      </w:r>
      <w:r>
        <w:t>31</w:t>
      </w:r>
      <w:r>
        <w:fldChar w:fldCharType="end"/>
      </w:r>
    </w:p>
    <w:p w14:paraId="1904D039" w14:textId="68B19E9B" w:rsidR="00D2680C" w:rsidRDefault="00D2680C">
      <w:pPr>
        <w:pStyle w:val="TOC4"/>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_Toc97038346 \h </w:instrText>
      </w:r>
      <w:r>
        <w:fldChar w:fldCharType="separate"/>
      </w:r>
      <w:r>
        <w:t>31</w:t>
      </w:r>
      <w:r>
        <w:fldChar w:fldCharType="end"/>
      </w:r>
    </w:p>
    <w:p w14:paraId="68B4E4E2" w14:textId="02D03CCB" w:rsidR="00D2680C" w:rsidRDefault="00D2680C">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_Toc97038347 \h </w:instrText>
      </w:r>
      <w:r>
        <w:fldChar w:fldCharType="separate"/>
      </w:r>
      <w:r>
        <w:t>31</w:t>
      </w:r>
      <w:r>
        <w:fldChar w:fldCharType="end"/>
      </w:r>
    </w:p>
    <w:p w14:paraId="7EBDAB8F" w14:textId="5B194C19" w:rsidR="00D2680C" w:rsidRDefault="00D2680C">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_Toc97038348 \h </w:instrText>
      </w:r>
      <w:r>
        <w:fldChar w:fldCharType="separate"/>
      </w:r>
      <w:r>
        <w:t>31</w:t>
      </w:r>
      <w:r>
        <w:fldChar w:fldCharType="end"/>
      </w:r>
    </w:p>
    <w:p w14:paraId="4D6B77A6" w14:textId="7E193915" w:rsidR="00D2680C" w:rsidRDefault="00D2680C">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_Toc97038349 \h </w:instrText>
      </w:r>
      <w:r>
        <w:fldChar w:fldCharType="separate"/>
      </w:r>
      <w:r>
        <w:t>34</w:t>
      </w:r>
      <w:r>
        <w:fldChar w:fldCharType="end"/>
      </w:r>
    </w:p>
    <w:p w14:paraId="2ED9E7F5" w14:textId="04D1CFC6" w:rsidR="00D2680C" w:rsidRDefault="00D2680C">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_Toc97038350 \h </w:instrText>
      </w:r>
      <w:r>
        <w:fldChar w:fldCharType="separate"/>
      </w:r>
      <w:r>
        <w:t>35</w:t>
      </w:r>
      <w:r>
        <w:fldChar w:fldCharType="end"/>
      </w:r>
    </w:p>
    <w:p w14:paraId="78A474DF" w14:textId="7B5743E6" w:rsidR="00D2680C" w:rsidRDefault="00D2680C">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_Toc97038351 \h </w:instrText>
      </w:r>
      <w:r>
        <w:fldChar w:fldCharType="separate"/>
      </w:r>
      <w:r>
        <w:t>35</w:t>
      </w:r>
      <w:r>
        <w:fldChar w:fldCharType="end"/>
      </w:r>
    </w:p>
    <w:p w14:paraId="58248B2B" w14:textId="29481C06" w:rsidR="00D2680C" w:rsidRDefault="00D2680C">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_Toc97038352 \h </w:instrText>
      </w:r>
      <w:r>
        <w:fldChar w:fldCharType="separate"/>
      </w:r>
      <w:r>
        <w:t>35</w:t>
      </w:r>
      <w:r>
        <w:fldChar w:fldCharType="end"/>
      </w:r>
    </w:p>
    <w:p w14:paraId="0CFBC9B7" w14:textId="00A76AE6" w:rsidR="00D2680C" w:rsidRDefault="00D2680C">
      <w:pPr>
        <w:pStyle w:val="TOC5"/>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_Toc97038353 \h </w:instrText>
      </w:r>
      <w:r>
        <w:fldChar w:fldCharType="separate"/>
      </w:r>
      <w:r>
        <w:t>35</w:t>
      </w:r>
      <w:r>
        <w:fldChar w:fldCharType="end"/>
      </w:r>
    </w:p>
    <w:p w14:paraId="327623D5" w14:textId="214C9013" w:rsidR="00D2680C" w:rsidRDefault="00D2680C">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_Toc97038354 \h </w:instrText>
      </w:r>
      <w:r>
        <w:fldChar w:fldCharType="separate"/>
      </w:r>
      <w:r>
        <w:t>35</w:t>
      </w:r>
      <w:r>
        <w:fldChar w:fldCharType="end"/>
      </w:r>
    </w:p>
    <w:p w14:paraId="79497E9D" w14:textId="5BE888B7" w:rsidR="00D2680C" w:rsidRDefault="00D2680C">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_Toc97038355 \h </w:instrText>
      </w:r>
      <w:r>
        <w:fldChar w:fldCharType="separate"/>
      </w:r>
      <w:r>
        <w:t>35</w:t>
      </w:r>
      <w:r>
        <w:fldChar w:fldCharType="end"/>
      </w:r>
    </w:p>
    <w:p w14:paraId="138B3DE1" w14:textId="092ABE90" w:rsidR="00D2680C" w:rsidRDefault="00D2680C">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_Toc97038356 \h </w:instrText>
      </w:r>
      <w:r>
        <w:fldChar w:fldCharType="separate"/>
      </w:r>
      <w:r>
        <w:t>35</w:t>
      </w:r>
      <w:r>
        <w:fldChar w:fldCharType="end"/>
      </w:r>
    </w:p>
    <w:p w14:paraId="5FD1A97E" w14:textId="2AD8C855" w:rsidR="00D2680C" w:rsidRDefault="00D2680C">
      <w:pPr>
        <w:pStyle w:val="TOC4"/>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rsidRPr="006C53DF">
        <w:rPr>
          <w:rFonts w:eastAsia="Times New Roman"/>
        </w:rPr>
        <w:t>Acknowledgement of Notification</w:t>
      </w:r>
      <w:r>
        <w:tab/>
      </w:r>
      <w:r>
        <w:fldChar w:fldCharType="begin"/>
      </w:r>
      <w:r>
        <w:instrText xml:space="preserve"> PAGEREF _Toc97038357 \h </w:instrText>
      </w:r>
      <w:r>
        <w:fldChar w:fldCharType="separate"/>
      </w:r>
      <w:r>
        <w:t>36</w:t>
      </w:r>
      <w:r>
        <w:fldChar w:fldCharType="end"/>
      </w:r>
    </w:p>
    <w:p w14:paraId="09602EED" w14:textId="11BD6B95" w:rsidR="00D2680C" w:rsidRDefault="00D2680C">
      <w:pPr>
        <w:pStyle w:val="TOC5"/>
        <w:rPr>
          <w:rFonts w:asciiTheme="minorHAnsi" w:eastAsiaTheme="minorEastAsia" w:hAnsiTheme="minorHAnsi" w:cstheme="minorBidi"/>
          <w:kern w:val="2"/>
          <w:sz w:val="21"/>
          <w:szCs w:val="22"/>
          <w:lang w:val="en-US" w:eastAsia="zh-CN"/>
        </w:rPr>
      </w:pPr>
      <w:r>
        <w:t>5.2.5.3.1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_Toc97038358 \h </w:instrText>
      </w:r>
      <w:r>
        <w:fldChar w:fldCharType="separate"/>
      </w:r>
      <w:r>
        <w:t>36</w:t>
      </w:r>
      <w:r>
        <w:fldChar w:fldCharType="end"/>
      </w:r>
    </w:p>
    <w:p w14:paraId="49F50001" w14:textId="0E76F7C8" w:rsidR="00D2680C" w:rsidRDefault="00D2680C">
      <w:pPr>
        <w:pStyle w:val="TOC5"/>
        <w:rPr>
          <w:rFonts w:asciiTheme="minorHAnsi" w:eastAsiaTheme="minorEastAsia" w:hAnsiTheme="minorHAnsi" w:cstheme="minorBidi"/>
          <w:kern w:val="2"/>
          <w:sz w:val="21"/>
          <w:szCs w:val="22"/>
          <w:lang w:val="en-US" w:eastAsia="zh-CN"/>
        </w:rPr>
      </w:pPr>
      <w:r>
        <w:t>5.2.5.3.2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_Toc97038359 \h </w:instrText>
      </w:r>
      <w:r>
        <w:fldChar w:fldCharType="separate"/>
      </w:r>
      <w:r>
        <w:t>36</w:t>
      </w:r>
      <w:r>
        <w:fldChar w:fldCharType="end"/>
      </w:r>
    </w:p>
    <w:p w14:paraId="570E1242" w14:textId="7355208A" w:rsidR="00D2680C" w:rsidRDefault="00D2680C">
      <w:pPr>
        <w:pStyle w:val="TOC5"/>
        <w:rPr>
          <w:rFonts w:asciiTheme="minorHAnsi" w:eastAsiaTheme="minorEastAsia" w:hAnsiTheme="minorHAnsi" w:cstheme="minorBidi"/>
          <w:kern w:val="2"/>
          <w:sz w:val="21"/>
          <w:szCs w:val="22"/>
          <w:lang w:val="en-US" w:eastAsia="zh-CN"/>
        </w:rPr>
      </w:pPr>
      <w:r>
        <w:t>5.2.5.3.3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_Toc97038360 \h </w:instrText>
      </w:r>
      <w:r>
        <w:fldChar w:fldCharType="separate"/>
      </w:r>
      <w:r>
        <w:t>36</w:t>
      </w:r>
      <w:r>
        <w:fldChar w:fldCharType="end"/>
      </w:r>
    </w:p>
    <w:p w14:paraId="51DF5D65" w14:textId="7CA6E6ED" w:rsidR="00D2680C" w:rsidRDefault="00D2680C">
      <w:pPr>
        <w:pStyle w:val="TOC6"/>
        <w:rPr>
          <w:rFonts w:asciiTheme="minorHAnsi" w:eastAsiaTheme="minorEastAsia" w:hAnsiTheme="minorHAnsi" w:cstheme="minorBidi"/>
          <w:kern w:val="2"/>
          <w:sz w:val="21"/>
          <w:szCs w:val="22"/>
          <w:lang w:val="en-US" w:eastAsia="zh-CN"/>
        </w:rPr>
      </w:pPr>
      <w:r>
        <w:t>5.2.5.3.3.1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_Toc97038361 \h </w:instrText>
      </w:r>
      <w:r>
        <w:fldChar w:fldCharType="separate"/>
      </w:r>
      <w:r>
        <w:t>36</w:t>
      </w:r>
      <w:r>
        <w:fldChar w:fldCharType="end"/>
      </w:r>
    </w:p>
    <w:p w14:paraId="010EC95B" w14:textId="0FDD9D2E" w:rsidR="00D2680C" w:rsidRDefault="00D2680C">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_Toc97038362 \h </w:instrText>
      </w:r>
      <w:r>
        <w:fldChar w:fldCharType="separate"/>
      </w:r>
      <w:r>
        <w:t>37</w:t>
      </w:r>
      <w:r>
        <w:fldChar w:fldCharType="end"/>
      </w:r>
    </w:p>
    <w:p w14:paraId="2F4F5D7C" w14:textId="2513C362" w:rsidR="00D2680C" w:rsidRDefault="00D2680C">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_Toc97038363 \h </w:instrText>
      </w:r>
      <w:r>
        <w:fldChar w:fldCharType="separate"/>
      </w:r>
      <w:r>
        <w:t>37</w:t>
      </w:r>
      <w:r>
        <w:fldChar w:fldCharType="end"/>
      </w:r>
    </w:p>
    <w:p w14:paraId="12C22515" w14:textId="7B361C98"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5.2.6.2</w:t>
      </w:r>
      <w:r>
        <w:rPr>
          <w:rFonts w:asciiTheme="minorHAnsi" w:eastAsiaTheme="minorEastAsia" w:hAnsiTheme="minorHAnsi" w:cstheme="minorBidi"/>
          <w:kern w:val="2"/>
          <w:sz w:val="21"/>
          <w:szCs w:val="22"/>
          <w:lang w:val="en-US" w:eastAsia="zh-CN"/>
        </w:rPr>
        <w:tab/>
      </w:r>
      <w:r w:rsidRPr="006C53DF">
        <w:rPr>
          <w:lang w:val="en-US"/>
        </w:rPr>
        <w:t>Structured data types</w:t>
      </w:r>
      <w:r>
        <w:tab/>
      </w:r>
      <w:r>
        <w:fldChar w:fldCharType="begin"/>
      </w:r>
      <w:r>
        <w:instrText xml:space="preserve"> PAGEREF _Toc97038364 \h </w:instrText>
      </w:r>
      <w:r>
        <w:fldChar w:fldCharType="separate"/>
      </w:r>
      <w:r>
        <w:t>38</w:t>
      </w:r>
      <w:r>
        <w:fldChar w:fldCharType="end"/>
      </w:r>
    </w:p>
    <w:p w14:paraId="3D155D19" w14:textId="5E097A1F" w:rsidR="00D2680C" w:rsidRDefault="00D2680C">
      <w:pPr>
        <w:pStyle w:val="TOC5"/>
        <w:rPr>
          <w:rFonts w:asciiTheme="minorHAnsi" w:eastAsiaTheme="minorEastAsia" w:hAnsiTheme="minorHAnsi" w:cstheme="minorBidi"/>
          <w:kern w:val="2"/>
          <w:sz w:val="21"/>
          <w:szCs w:val="22"/>
          <w:lang w:val="en-US" w:eastAsia="zh-CN"/>
        </w:rPr>
      </w:pPr>
      <w:r>
        <w:lastRenderedPageBreak/>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_Toc97038365 \h </w:instrText>
      </w:r>
      <w:r>
        <w:fldChar w:fldCharType="separate"/>
      </w:r>
      <w:r>
        <w:t>38</w:t>
      </w:r>
      <w:r>
        <w:fldChar w:fldCharType="end"/>
      </w:r>
    </w:p>
    <w:p w14:paraId="77A16EB1" w14:textId="305EEE86" w:rsidR="00D2680C" w:rsidRDefault="00D2680C">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NmfafDataRetrievalNotification</w:t>
      </w:r>
      <w:r>
        <w:tab/>
      </w:r>
      <w:r>
        <w:fldChar w:fldCharType="begin"/>
      </w:r>
      <w:r>
        <w:instrText xml:space="preserve"> PAGEREF _Toc97038366 \h </w:instrText>
      </w:r>
      <w:r>
        <w:fldChar w:fldCharType="separate"/>
      </w:r>
      <w:r>
        <w:t>38</w:t>
      </w:r>
      <w:r>
        <w:fldChar w:fldCharType="end"/>
      </w:r>
    </w:p>
    <w:p w14:paraId="07208653" w14:textId="10367857" w:rsidR="00D2680C" w:rsidRDefault="00D2680C">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_Toc97038367 \h </w:instrText>
      </w:r>
      <w:r>
        <w:fldChar w:fldCharType="separate"/>
      </w:r>
      <w:r>
        <w:t>39</w:t>
      </w:r>
      <w:r>
        <w:fldChar w:fldCharType="end"/>
      </w:r>
    </w:p>
    <w:p w14:paraId="05CDC1BF" w14:textId="31031C8C" w:rsidR="00D2680C" w:rsidRDefault="00D2680C">
      <w:pPr>
        <w:pStyle w:val="TOC5"/>
        <w:rPr>
          <w:rFonts w:asciiTheme="minorHAnsi" w:eastAsiaTheme="minorEastAsia" w:hAnsiTheme="minorHAnsi" w:cstheme="minorBidi"/>
          <w:kern w:val="2"/>
          <w:sz w:val="21"/>
          <w:szCs w:val="22"/>
          <w:lang w:val="en-US" w:eastAsia="zh-CN"/>
        </w:rPr>
      </w:pPr>
      <w:r>
        <w:t>5.2.6.2.4</w:t>
      </w:r>
      <w:r>
        <w:rPr>
          <w:rFonts w:asciiTheme="minorHAnsi" w:eastAsiaTheme="minorEastAsia" w:hAnsiTheme="minorHAnsi" w:cstheme="minorBidi"/>
          <w:kern w:val="2"/>
          <w:sz w:val="21"/>
          <w:szCs w:val="22"/>
          <w:lang w:val="en-US" w:eastAsia="zh-CN"/>
        </w:rPr>
        <w:tab/>
      </w:r>
      <w:r>
        <w:t>Type: NmfafDataAnaNotification</w:t>
      </w:r>
      <w:r>
        <w:tab/>
      </w:r>
      <w:r>
        <w:fldChar w:fldCharType="begin"/>
      </w:r>
      <w:r>
        <w:instrText xml:space="preserve"> PAGEREF _Toc97038368 \h </w:instrText>
      </w:r>
      <w:r>
        <w:fldChar w:fldCharType="separate"/>
      </w:r>
      <w:r>
        <w:t>40</w:t>
      </w:r>
      <w:r>
        <w:fldChar w:fldCharType="end"/>
      </w:r>
    </w:p>
    <w:p w14:paraId="418E7A94" w14:textId="2195314F"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5.2.6.3</w:t>
      </w:r>
      <w:r>
        <w:rPr>
          <w:rFonts w:asciiTheme="minorHAnsi" w:eastAsiaTheme="minorEastAsia" w:hAnsiTheme="minorHAnsi" w:cstheme="minorBidi"/>
          <w:kern w:val="2"/>
          <w:sz w:val="21"/>
          <w:szCs w:val="22"/>
          <w:lang w:val="en-US" w:eastAsia="zh-CN"/>
        </w:rPr>
        <w:tab/>
      </w:r>
      <w:r w:rsidRPr="006C53DF">
        <w:rPr>
          <w:lang w:val="en-US"/>
        </w:rPr>
        <w:t>Simple data types and enumerations</w:t>
      </w:r>
      <w:r>
        <w:tab/>
      </w:r>
      <w:r>
        <w:fldChar w:fldCharType="begin"/>
      </w:r>
      <w:r>
        <w:instrText xml:space="preserve"> PAGEREF _Toc97038369 \h </w:instrText>
      </w:r>
      <w:r>
        <w:fldChar w:fldCharType="separate"/>
      </w:r>
      <w:r>
        <w:t>40</w:t>
      </w:r>
      <w:r>
        <w:fldChar w:fldCharType="end"/>
      </w:r>
    </w:p>
    <w:p w14:paraId="12015077" w14:textId="636E979D" w:rsidR="00D2680C" w:rsidRDefault="00D2680C">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_Toc97038370 \h </w:instrText>
      </w:r>
      <w:r>
        <w:fldChar w:fldCharType="separate"/>
      </w:r>
      <w:r>
        <w:t>40</w:t>
      </w:r>
      <w:r>
        <w:fldChar w:fldCharType="end"/>
      </w:r>
    </w:p>
    <w:p w14:paraId="5778B0C2" w14:textId="254BAFBD" w:rsidR="00D2680C" w:rsidRDefault="00D2680C">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_Toc97038371 \h </w:instrText>
      </w:r>
      <w:r>
        <w:fldChar w:fldCharType="separate"/>
      </w:r>
      <w:r>
        <w:t>40</w:t>
      </w:r>
      <w:r>
        <w:fldChar w:fldCharType="end"/>
      </w:r>
    </w:p>
    <w:p w14:paraId="4C21DFE9" w14:textId="7EE3433B"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_Toc97038372 \h </w:instrText>
      </w:r>
      <w:r>
        <w:fldChar w:fldCharType="separate"/>
      </w:r>
      <w:r>
        <w:t>41</w:t>
      </w:r>
      <w:r>
        <w:fldChar w:fldCharType="end"/>
      </w:r>
    </w:p>
    <w:p w14:paraId="4A97DAE4" w14:textId="2F25CB42" w:rsidR="00D2680C" w:rsidRDefault="00D2680C">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_Toc97038373 \h </w:instrText>
      </w:r>
      <w:r>
        <w:fldChar w:fldCharType="separate"/>
      </w:r>
      <w:r>
        <w:t>42</w:t>
      </w:r>
      <w:r>
        <w:fldChar w:fldCharType="end"/>
      </w:r>
    </w:p>
    <w:p w14:paraId="3EB53039" w14:textId="58E4A361" w:rsidR="00D2680C" w:rsidRDefault="00D2680C">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_Toc97038374 \h </w:instrText>
      </w:r>
      <w:r>
        <w:fldChar w:fldCharType="separate"/>
      </w:r>
      <w:r>
        <w:t>42</w:t>
      </w:r>
      <w:r>
        <w:fldChar w:fldCharType="end"/>
      </w:r>
    </w:p>
    <w:p w14:paraId="4807DAEA" w14:textId="39E83CA3" w:rsidR="00D2680C" w:rsidRDefault="00D2680C">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_Toc97038375 \h </w:instrText>
      </w:r>
      <w:r>
        <w:fldChar w:fldCharType="separate"/>
      </w:r>
      <w:r>
        <w:t>42</w:t>
      </w:r>
      <w:r>
        <w:fldChar w:fldCharType="end"/>
      </w:r>
    </w:p>
    <w:p w14:paraId="70662589" w14:textId="1B153E21" w:rsidR="00D2680C" w:rsidRDefault="00D2680C">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_Toc97038376 \h </w:instrText>
      </w:r>
      <w:r>
        <w:fldChar w:fldCharType="separate"/>
      </w:r>
      <w:r>
        <w:t>42</w:t>
      </w:r>
      <w:r>
        <w:fldChar w:fldCharType="end"/>
      </w:r>
    </w:p>
    <w:p w14:paraId="19BAF381" w14:textId="1BD9F59B" w:rsidR="00D2680C" w:rsidRDefault="00D2680C">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_Toc97038377 \h </w:instrText>
      </w:r>
      <w:r>
        <w:fldChar w:fldCharType="separate"/>
      </w:r>
      <w:r>
        <w:t>42</w:t>
      </w:r>
      <w:r>
        <w:fldChar w:fldCharType="end"/>
      </w:r>
    </w:p>
    <w:p w14:paraId="341C63B8" w14:textId="4AF31B0D" w:rsidR="00D2680C" w:rsidRDefault="00D2680C">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_Toc97038378 \h </w:instrText>
      </w:r>
      <w:r>
        <w:fldChar w:fldCharType="separate"/>
      </w:r>
      <w:r>
        <w:t>42</w:t>
      </w:r>
      <w:r>
        <w:fldChar w:fldCharType="end"/>
      </w:r>
    </w:p>
    <w:p w14:paraId="402A6B1A" w14:textId="77C446D8" w:rsidR="00D2680C" w:rsidRDefault="00D2680C">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_Toc97038379 \h </w:instrText>
      </w:r>
      <w:r>
        <w:fldChar w:fldCharType="separate"/>
      </w:r>
      <w:r>
        <w:t>43</w:t>
      </w:r>
      <w:r>
        <w:fldChar w:fldCharType="end"/>
      </w:r>
    </w:p>
    <w:p w14:paraId="365B9572" w14:textId="2753D303" w:rsidR="00D2680C" w:rsidRDefault="00D2680C">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_Toc97038380 \h </w:instrText>
      </w:r>
      <w:r>
        <w:fldChar w:fldCharType="separate"/>
      </w:r>
      <w:r>
        <w:t>44</w:t>
      </w:r>
      <w:r>
        <w:fldChar w:fldCharType="end"/>
      </w:r>
    </w:p>
    <w:p w14:paraId="7280F773" w14:textId="3141B884" w:rsidR="00D2680C" w:rsidRDefault="00D2680C">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_Toc97038381 \h </w:instrText>
      </w:r>
      <w:r>
        <w:fldChar w:fldCharType="separate"/>
      </w:r>
      <w:r>
        <w:t>44</w:t>
      </w:r>
      <w:r>
        <w:fldChar w:fldCharType="end"/>
      </w:r>
    </w:p>
    <w:p w14:paraId="58A1EA17" w14:textId="21182E1B" w:rsidR="00D2680C" w:rsidRDefault="00D2680C">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_Toc97038382 \h </w:instrText>
      </w:r>
      <w:r>
        <w:fldChar w:fldCharType="separate"/>
      </w:r>
      <w:r>
        <w:t>44</w:t>
      </w:r>
      <w:r>
        <w:fldChar w:fldCharType="end"/>
      </w:r>
    </w:p>
    <w:p w14:paraId="569E632C" w14:textId="5918FC74" w:rsidR="00D2680C" w:rsidRDefault="00D2680C">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_Toc97038383 \h </w:instrText>
      </w:r>
      <w:r>
        <w:fldChar w:fldCharType="separate"/>
      </w:r>
      <w:r>
        <w:t>47</w:t>
      </w:r>
      <w:r>
        <w:fldChar w:fldCharType="end"/>
      </w:r>
    </w:p>
    <w:p w14:paraId="154F81A1" w14:textId="2B79B02A" w:rsidR="00D2680C" w:rsidRDefault="00D2680C">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_Toc97038384 \h </w:instrText>
      </w:r>
      <w:r>
        <w:fldChar w:fldCharType="separate"/>
      </w:r>
      <w:r>
        <w:t>51</w:t>
      </w:r>
      <w:r>
        <w:fldChar w:fldCharType="end"/>
      </w:r>
    </w:p>
    <w:p w14:paraId="4B0650D6" w14:textId="4A203D83" w:rsidR="00345A8F" w:rsidRDefault="00D2680C">
      <w:r>
        <w:fldChar w:fldCharType="end"/>
      </w:r>
    </w:p>
    <w:p w14:paraId="4C57F729" w14:textId="77777777" w:rsidR="00345A8F" w:rsidRDefault="00D862C6">
      <w:pPr>
        <w:pStyle w:val="1"/>
      </w:pPr>
      <w:r>
        <w:br w:type="page"/>
      </w:r>
      <w:bookmarkStart w:id="10" w:name="foreword"/>
      <w:bookmarkStart w:id="11" w:name="_Toc2086433"/>
      <w:bookmarkStart w:id="12" w:name="_Toc35971368"/>
      <w:bookmarkStart w:id="13" w:name="_Toc36812099"/>
      <w:bookmarkStart w:id="14" w:name="_Toc72784115"/>
      <w:bookmarkStart w:id="15" w:name="_Toc73041661"/>
      <w:bookmarkStart w:id="16" w:name="_Toc81244717"/>
      <w:bookmarkStart w:id="17" w:name="_Toc88645287"/>
      <w:bookmarkStart w:id="18" w:name="_Toc89426199"/>
      <w:bookmarkStart w:id="19" w:name="_Toc94033084"/>
      <w:bookmarkStart w:id="20" w:name="_Toc97037240"/>
      <w:bookmarkStart w:id="21" w:name="_Toc97038249"/>
      <w:bookmarkEnd w:id="10"/>
      <w:r>
        <w:lastRenderedPageBreak/>
        <w:t>Foreword</w:t>
      </w:r>
      <w:bookmarkEnd w:id="11"/>
      <w:bookmarkEnd w:id="12"/>
      <w:bookmarkEnd w:id="13"/>
      <w:bookmarkEnd w:id="14"/>
      <w:bookmarkEnd w:id="15"/>
      <w:bookmarkEnd w:id="16"/>
      <w:bookmarkEnd w:id="17"/>
      <w:bookmarkEnd w:id="18"/>
      <w:bookmarkEnd w:id="19"/>
      <w:bookmarkEnd w:id="20"/>
      <w:bookmarkEnd w:id="21"/>
    </w:p>
    <w:p w14:paraId="65B1BC6E" w14:textId="77777777" w:rsidR="00345A8F" w:rsidRDefault="00D862C6">
      <w:r>
        <w:t xml:space="preserve">This Technical </w:t>
      </w:r>
      <w:bookmarkStart w:id="22" w:name="spectype3"/>
      <w:r>
        <w:t>Specification</w:t>
      </w:r>
      <w:bookmarkEnd w:id="22"/>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3" w:name="introduction"/>
      <w:bookmarkStart w:id="24" w:name="_Toc35971369"/>
      <w:bookmarkStart w:id="25" w:name="_Toc36812100"/>
      <w:bookmarkStart w:id="26" w:name="_Toc72784116"/>
      <w:bookmarkStart w:id="27" w:name="_Toc73041662"/>
      <w:bookmarkStart w:id="28" w:name="_Toc81244718"/>
      <w:bookmarkStart w:id="29" w:name="_Toc88645288"/>
      <w:bookmarkStart w:id="30" w:name="_Toc89426200"/>
      <w:bookmarkStart w:id="31" w:name="_Toc94033085"/>
      <w:bookmarkStart w:id="32" w:name="_Toc97037241"/>
      <w:bookmarkStart w:id="33" w:name="_Toc97038250"/>
      <w:bookmarkEnd w:id="23"/>
      <w:r>
        <w:t>Introduction</w:t>
      </w:r>
      <w:bookmarkEnd w:id="24"/>
      <w:bookmarkEnd w:id="25"/>
      <w:bookmarkEnd w:id="26"/>
      <w:bookmarkEnd w:id="27"/>
      <w:bookmarkEnd w:id="28"/>
      <w:bookmarkEnd w:id="29"/>
      <w:bookmarkEnd w:id="30"/>
      <w:bookmarkEnd w:id="31"/>
      <w:bookmarkEnd w:id="32"/>
      <w:bookmarkEnd w:id="33"/>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1"/>
      </w:pPr>
      <w:r>
        <w:br w:type="page"/>
      </w:r>
      <w:bookmarkStart w:id="34" w:name="_Toc510696578"/>
      <w:bookmarkStart w:id="35" w:name="_Toc35971370"/>
      <w:bookmarkStart w:id="36" w:name="_Toc36812101"/>
      <w:bookmarkStart w:id="37" w:name="_Toc72784117"/>
      <w:bookmarkStart w:id="38" w:name="_Toc73041663"/>
      <w:bookmarkStart w:id="39" w:name="_Toc81244719"/>
      <w:bookmarkStart w:id="40" w:name="_Toc88645289"/>
      <w:bookmarkStart w:id="41" w:name="_Toc89426201"/>
      <w:bookmarkStart w:id="42" w:name="_Toc94033086"/>
      <w:bookmarkStart w:id="43" w:name="_Toc97037242"/>
      <w:bookmarkStart w:id="44" w:name="_Toc97038251"/>
      <w:r>
        <w:lastRenderedPageBreak/>
        <w:t>1</w:t>
      </w:r>
      <w:r>
        <w:tab/>
        <w:t>Scope</w:t>
      </w:r>
      <w:bookmarkEnd w:id="34"/>
      <w:bookmarkEnd w:id="35"/>
      <w:bookmarkEnd w:id="36"/>
      <w:bookmarkEnd w:id="37"/>
      <w:bookmarkEnd w:id="38"/>
      <w:bookmarkEnd w:id="39"/>
      <w:bookmarkEnd w:id="40"/>
      <w:bookmarkEnd w:id="41"/>
      <w:bookmarkEnd w:id="42"/>
      <w:bookmarkEnd w:id="43"/>
      <w:bookmarkEnd w:id="44"/>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45" w:name="_Toc510696579"/>
      <w:bookmarkStart w:id="46" w:name="_Toc35971371"/>
      <w:bookmarkStart w:id="47" w:name="_Toc36812102"/>
      <w:bookmarkStart w:id="48" w:name="_Toc72784118"/>
      <w:bookmarkStart w:id="49" w:name="_Toc73041664"/>
      <w:bookmarkStart w:id="50" w:name="_Toc81244720"/>
      <w:bookmarkStart w:id="51" w:name="_Toc88645290"/>
      <w:bookmarkStart w:id="52" w:name="_Toc89426202"/>
      <w:bookmarkStart w:id="53" w:name="_Toc94033087"/>
      <w:bookmarkStart w:id="54" w:name="_Toc97037243"/>
      <w:bookmarkStart w:id="55" w:name="_Toc97038252"/>
      <w:r>
        <w:t>2</w:t>
      </w:r>
      <w:r>
        <w:tab/>
        <w:t>References</w:t>
      </w:r>
      <w:bookmarkEnd w:id="45"/>
      <w:bookmarkEnd w:id="46"/>
      <w:bookmarkEnd w:id="47"/>
      <w:bookmarkEnd w:id="48"/>
      <w:bookmarkEnd w:id="49"/>
      <w:bookmarkEnd w:id="50"/>
      <w:bookmarkEnd w:id="51"/>
      <w:bookmarkEnd w:id="52"/>
      <w:bookmarkEnd w:id="53"/>
      <w:bookmarkEnd w:id="54"/>
      <w:bookmarkEnd w:id="55"/>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56" w:name="OLE_LINK1"/>
      <w:bookmarkStart w:id="57" w:name="OLE_LINK2"/>
      <w:bookmarkStart w:id="58" w:name="OLE_LINK3"/>
      <w:bookmarkStart w:id="59"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6"/>
    <w:bookmarkEnd w:id="57"/>
    <w:bookmarkEnd w:id="58"/>
    <w:bookmarkEnd w:id="59"/>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77777777" w:rsidR="00A53BC6" w:rsidRDefault="00A53BC6" w:rsidP="00A53BC6">
      <w:pPr>
        <w:pStyle w:val="EX"/>
      </w:pPr>
      <w:r>
        <w:rPr>
          <w:rFonts w:hint="eastAsia"/>
        </w:rPr>
        <w:t>[</w:t>
      </w:r>
      <w:r>
        <w:t>29517]</w:t>
      </w:r>
      <w:r>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7B535A5F" w14:textId="77777777" w:rsidR="00A53BC6" w:rsidRDefault="00A53BC6" w:rsidP="00A53BC6">
      <w:pPr>
        <w:pStyle w:val="EX"/>
      </w:pPr>
      <w:r>
        <w:rPr>
          <w:rFonts w:hint="eastAsia"/>
        </w:rPr>
        <w:t>[</w:t>
      </w:r>
      <w:r>
        <w:t>29518]</w:t>
      </w:r>
      <w:r>
        <w:tab/>
      </w:r>
      <w:r>
        <w:rPr>
          <w:noProof/>
        </w:rPr>
        <w:t xml:space="preserve">3GPP TS 29.518: "5G System; </w:t>
      </w:r>
      <w:r w:rsidRPr="003B2883">
        <w:t>Access and Mobility Management Services</w:t>
      </w:r>
      <w:r>
        <w:rPr>
          <w:noProof/>
        </w:rPr>
        <w:t>; Stage 3".</w:t>
      </w:r>
    </w:p>
    <w:p w14:paraId="47BEDDC8" w14:textId="77777777" w:rsidR="00A53BC6" w:rsidRDefault="00A53BC6" w:rsidP="00A53BC6">
      <w:pPr>
        <w:pStyle w:val="EX"/>
      </w:pPr>
      <w:r>
        <w:rPr>
          <w:rFonts w:hint="eastAsia"/>
        </w:rPr>
        <w:lastRenderedPageBreak/>
        <w:t>[</w:t>
      </w:r>
      <w:r>
        <w:t>29503]</w:t>
      </w:r>
      <w:r>
        <w:tab/>
      </w:r>
      <w:r>
        <w:rPr>
          <w:noProof/>
        </w:rPr>
        <w:t xml:space="preserve">3GPP TS 29.503: "5G System; </w:t>
      </w:r>
      <w:r w:rsidRPr="00B3056F">
        <w:t>Unified Data Management Services</w:t>
      </w:r>
      <w:r>
        <w:rPr>
          <w:noProof/>
        </w:rPr>
        <w:t>; Stage 3".</w:t>
      </w:r>
    </w:p>
    <w:p w14:paraId="004F1176" w14:textId="77777777" w:rsidR="00A53BC6" w:rsidRDefault="00A53BC6" w:rsidP="00A53BC6">
      <w:pPr>
        <w:pStyle w:val="EX"/>
      </w:pPr>
      <w:r>
        <w:rPr>
          <w:rFonts w:hint="eastAsia"/>
        </w:rPr>
        <w:t>[</w:t>
      </w:r>
      <w:r>
        <w:t>29591]</w:t>
      </w:r>
      <w:r>
        <w:tab/>
      </w:r>
      <w:bookmarkStart w:id="60" w:name="_Hlk96109848"/>
      <w:r>
        <w:rPr>
          <w:noProof/>
        </w:rPr>
        <w:t>3GPP TS 29.591</w:t>
      </w:r>
      <w:r>
        <w:t>:</w:t>
      </w:r>
      <w:bookmarkEnd w:id="60"/>
      <w:r>
        <w:t xml:space="preserve"> "5G System; </w:t>
      </w:r>
      <w:r w:rsidRPr="0008641B">
        <w:t>Network Exposure Function Southbound Services</w:t>
      </w:r>
      <w:r>
        <w:t>;</w:t>
      </w:r>
      <w:r>
        <w:rPr>
          <w:noProof/>
        </w:rPr>
        <w:t xml:space="preserve"> Stage 3".</w:t>
      </w:r>
    </w:p>
    <w:p w14:paraId="745D7A23" w14:textId="77777777" w:rsidR="00A53BC6" w:rsidRDefault="00A53BC6" w:rsidP="00A53BC6">
      <w:pPr>
        <w:pStyle w:val="EX"/>
      </w:pPr>
      <w:r>
        <w:rPr>
          <w:rFonts w:hint="eastAsia"/>
        </w:rPr>
        <w:t>[</w:t>
      </w:r>
      <w:r>
        <w:t>29520]</w:t>
      </w:r>
      <w:r>
        <w:tab/>
      </w:r>
      <w:r>
        <w:rPr>
          <w:noProof/>
        </w:rPr>
        <w:t>3GPP TS 29.520</w:t>
      </w:r>
      <w:r>
        <w:t xml:space="preserve">: </w:t>
      </w:r>
      <w:r w:rsidRPr="00376A4A">
        <w:t>"</w:t>
      </w:r>
      <w:r>
        <w:t>5G System; Network Data Analytics Services</w:t>
      </w:r>
      <w:r w:rsidRPr="00376A4A">
        <w:t xml:space="preserve">; Stage </w:t>
      </w:r>
      <w:r>
        <w:t>3</w:t>
      </w:r>
      <w:r w:rsidRPr="00376A4A">
        <w:t>".</w:t>
      </w:r>
    </w:p>
    <w:p w14:paraId="78C5108D" w14:textId="3A5D6DE4" w:rsidR="00A53BC6" w:rsidRPr="00A53BC6" w:rsidRDefault="00A53BC6">
      <w:pPr>
        <w:pStyle w:val="EX"/>
      </w:pPr>
      <w:r>
        <w:rPr>
          <w:rFonts w:hint="eastAsia"/>
        </w:rPr>
        <w:t>[</w:t>
      </w:r>
      <w:r>
        <w:t>29508]</w:t>
      </w:r>
      <w:r>
        <w:tab/>
      </w:r>
      <w:r>
        <w:rPr>
          <w:noProof/>
        </w:rPr>
        <w:t xml:space="preserve">3GPP TS 29.508: "5G System; </w:t>
      </w:r>
      <w:bookmarkStart w:id="61" w:name="_Hlk494379671"/>
      <w:r>
        <w:rPr>
          <w:noProof/>
        </w:rPr>
        <w:t>Session Management Event Exposure</w:t>
      </w:r>
      <w:bookmarkEnd w:id="61"/>
      <w:r>
        <w:rPr>
          <w:noProof/>
        </w:rPr>
        <w:t xml:space="preserve"> Service; Stage 3".</w:t>
      </w:r>
    </w:p>
    <w:p w14:paraId="093E90DB" w14:textId="77777777" w:rsidR="00345A8F" w:rsidRDefault="00D862C6">
      <w:pPr>
        <w:pStyle w:val="1"/>
      </w:pPr>
      <w:bookmarkStart w:id="62" w:name="_Toc510696580"/>
      <w:bookmarkStart w:id="63" w:name="_Toc35971372"/>
      <w:bookmarkStart w:id="64" w:name="_Toc36812103"/>
      <w:bookmarkStart w:id="65" w:name="_Toc72784119"/>
      <w:bookmarkStart w:id="66" w:name="_Toc73041665"/>
      <w:bookmarkStart w:id="67" w:name="_Toc81244721"/>
      <w:bookmarkStart w:id="68" w:name="_Toc88645291"/>
      <w:bookmarkStart w:id="69" w:name="_Toc89426203"/>
      <w:bookmarkStart w:id="70" w:name="_Toc94033088"/>
      <w:bookmarkStart w:id="71" w:name="_Toc97037244"/>
      <w:bookmarkStart w:id="72" w:name="_Toc97038253"/>
      <w:r>
        <w:t>3</w:t>
      </w:r>
      <w:r>
        <w:tab/>
        <w:t>Definitions, symbols and abbreviations</w:t>
      </w:r>
      <w:bookmarkEnd w:id="62"/>
      <w:bookmarkEnd w:id="63"/>
      <w:bookmarkEnd w:id="64"/>
      <w:bookmarkEnd w:id="65"/>
      <w:bookmarkEnd w:id="66"/>
      <w:bookmarkEnd w:id="67"/>
      <w:bookmarkEnd w:id="68"/>
      <w:bookmarkEnd w:id="69"/>
      <w:bookmarkEnd w:id="70"/>
      <w:bookmarkEnd w:id="71"/>
      <w:bookmarkEnd w:id="72"/>
    </w:p>
    <w:p w14:paraId="4047C719" w14:textId="77777777" w:rsidR="00345A8F" w:rsidRDefault="00D862C6">
      <w:pPr>
        <w:pStyle w:val="2"/>
      </w:pPr>
      <w:bookmarkStart w:id="73" w:name="_Toc510696581"/>
      <w:bookmarkStart w:id="74" w:name="_Toc35971373"/>
      <w:bookmarkStart w:id="75" w:name="_Toc36812104"/>
      <w:bookmarkStart w:id="76" w:name="_Toc72784120"/>
      <w:bookmarkStart w:id="77" w:name="_Toc73041666"/>
      <w:bookmarkStart w:id="78" w:name="_Toc81244722"/>
      <w:bookmarkStart w:id="79" w:name="_Toc88645292"/>
      <w:bookmarkStart w:id="80" w:name="_Toc89426204"/>
      <w:bookmarkStart w:id="81" w:name="_Toc94033089"/>
      <w:bookmarkStart w:id="82" w:name="_Toc97037245"/>
      <w:bookmarkStart w:id="83" w:name="_Toc97038254"/>
      <w:r>
        <w:t>3.1</w:t>
      </w:r>
      <w:r>
        <w:tab/>
        <w:t>Definitions</w:t>
      </w:r>
      <w:bookmarkEnd w:id="73"/>
      <w:bookmarkEnd w:id="74"/>
      <w:bookmarkEnd w:id="75"/>
      <w:bookmarkEnd w:id="76"/>
      <w:bookmarkEnd w:id="77"/>
      <w:bookmarkEnd w:id="78"/>
      <w:bookmarkEnd w:id="79"/>
      <w:bookmarkEnd w:id="80"/>
      <w:bookmarkEnd w:id="81"/>
      <w:bookmarkEnd w:id="82"/>
      <w:bookmarkEnd w:id="83"/>
    </w:p>
    <w:p w14:paraId="1CADE400" w14:textId="77777777" w:rsidR="00345A8F" w:rsidRDefault="00D862C6">
      <w:r>
        <w:t xml:space="preserve">For the purposes of the present document, the terms and definitions given in </w:t>
      </w:r>
      <w:bookmarkStart w:id="84" w:name="OLE_LINK6"/>
      <w:bookmarkStart w:id="85" w:name="OLE_LINK7"/>
      <w:bookmarkStart w:id="86" w:name="OLE_LINK8"/>
      <w:r>
        <w:t xml:space="preserve">3GPP </w:t>
      </w:r>
      <w:bookmarkEnd w:id="84"/>
      <w:bookmarkEnd w:id="85"/>
      <w:bookmarkEnd w:id="86"/>
      <w:r>
        <w:t>TR 21.905 [1] and the following apply. A term defined in the present document takes precedence over the definition of the same term, if any, in 3GPP TR 21.905 [1].</w:t>
      </w:r>
    </w:p>
    <w:p w14:paraId="1B202DBE" w14:textId="77777777" w:rsidR="00345A8F" w:rsidRDefault="00D862C6">
      <w:pPr>
        <w:pStyle w:val="2"/>
      </w:pPr>
      <w:bookmarkStart w:id="87" w:name="_Toc510696582"/>
      <w:bookmarkStart w:id="88" w:name="_Toc35971374"/>
      <w:bookmarkStart w:id="89" w:name="_Toc36812105"/>
      <w:bookmarkStart w:id="90" w:name="_Toc72784121"/>
      <w:bookmarkStart w:id="91" w:name="_Toc73041667"/>
      <w:bookmarkStart w:id="92" w:name="_Toc81244723"/>
      <w:bookmarkStart w:id="93" w:name="_Toc88645293"/>
      <w:bookmarkStart w:id="94" w:name="_Toc89426205"/>
      <w:bookmarkStart w:id="95" w:name="_Toc94033090"/>
      <w:bookmarkStart w:id="96" w:name="_Toc97037246"/>
      <w:bookmarkStart w:id="97" w:name="_Toc97038255"/>
      <w:r>
        <w:t>3.2</w:t>
      </w:r>
      <w:r>
        <w:tab/>
        <w:t>Symbols</w:t>
      </w:r>
      <w:bookmarkEnd w:id="87"/>
      <w:bookmarkEnd w:id="88"/>
      <w:bookmarkEnd w:id="89"/>
      <w:bookmarkEnd w:id="90"/>
      <w:bookmarkEnd w:id="91"/>
      <w:bookmarkEnd w:id="92"/>
      <w:bookmarkEnd w:id="93"/>
      <w:bookmarkEnd w:id="94"/>
      <w:bookmarkEnd w:id="95"/>
      <w:bookmarkEnd w:id="96"/>
      <w:bookmarkEnd w:id="97"/>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98" w:name="_Toc510696583"/>
      <w:bookmarkStart w:id="99" w:name="_Toc35971375"/>
      <w:bookmarkStart w:id="100" w:name="_Toc36812106"/>
      <w:bookmarkStart w:id="101" w:name="_Toc72784122"/>
      <w:bookmarkStart w:id="102" w:name="_Toc73041668"/>
      <w:bookmarkStart w:id="103" w:name="_Toc81244724"/>
      <w:bookmarkStart w:id="104" w:name="_Toc88645294"/>
      <w:bookmarkStart w:id="105" w:name="_Toc89426206"/>
      <w:bookmarkStart w:id="106" w:name="_Toc94033091"/>
      <w:bookmarkStart w:id="107" w:name="_Toc97037247"/>
      <w:bookmarkStart w:id="108" w:name="_Toc97038256"/>
      <w:r>
        <w:t>3.3</w:t>
      </w:r>
      <w:r>
        <w:tab/>
        <w:t>Abbreviations</w:t>
      </w:r>
      <w:bookmarkEnd w:id="98"/>
      <w:bookmarkEnd w:id="99"/>
      <w:bookmarkEnd w:id="100"/>
      <w:bookmarkEnd w:id="101"/>
      <w:bookmarkEnd w:id="102"/>
      <w:bookmarkEnd w:id="103"/>
      <w:bookmarkEnd w:id="104"/>
      <w:bookmarkEnd w:id="105"/>
      <w:bookmarkEnd w:id="106"/>
      <w:bookmarkEnd w:id="107"/>
      <w:bookmarkEnd w:id="108"/>
    </w:p>
    <w:p w14:paraId="5EA223A3" w14:textId="77777777" w:rsidR="00345A8F" w:rsidRDefault="00D862C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5E3770D" w14:textId="77777777" w:rsidR="00A53BC6" w:rsidRDefault="00A53BC6" w:rsidP="00A53BC6">
      <w:pPr>
        <w:pStyle w:val="EW"/>
      </w:pPr>
      <w:r>
        <w:t>MFAF</w:t>
      </w:r>
      <w:r>
        <w:tab/>
      </w:r>
      <w:r>
        <w:rPr>
          <w:lang w:val="en-US"/>
        </w:rPr>
        <w:t>Messaging Framework Adaptor Function</w:t>
      </w:r>
    </w:p>
    <w:p w14:paraId="3448676A" w14:textId="77777777" w:rsidR="00345A8F" w:rsidRDefault="00345A8F">
      <w:pPr>
        <w:pStyle w:val="EW"/>
      </w:pPr>
    </w:p>
    <w:p w14:paraId="58B40CE5" w14:textId="77777777" w:rsidR="00345A8F" w:rsidRDefault="00D862C6">
      <w:pPr>
        <w:pStyle w:val="1"/>
      </w:pPr>
      <w:bookmarkStart w:id="109" w:name="_Toc510696585"/>
      <w:bookmarkStart w:id="110" w:name="_Toc35971377"/>
      <w:bookmarkStart w:id="111" w:name="_Toc36812108"/>
      <w:bookmarkStart w:id="112" w:name="_Toc72784123"/>
      <w:bookmarkStart w:id="113" w:name="_Toc73041669"/>
      <w:bookmarkStart w:id="114" w:name="_Toc81244725"/>
      <w:bookmarkStart w:id="115" w:name="_Toc88645295"/>
      <w:bookmarkStart w:id="116" w:name="_Toc89426207"/>
      <w:bookmarkStart w:id="117" w:name="_Toc94033092"/>
      <w:bookmarkStart w:id="118" w:name="_Toc97037248"/>
      <w:bookmarkStart w:id="119" w:name="_Toc97038257"/>
      <w:r>
        <w:t>4</w:t>
      </w:r>
      <w:r>
        <w:tab/>
        <w:t xml:space="preserve">Services offered by the </w:t>
      </w:r>
      <w:bookmarkEnd w:id="109"/>
      <w:bookmarkEnd w:id="110"/>
      <w:bookmarkEnd w:id="111"/>
      <w:r>
        <w:t>MFAF</w:t>
      </w:r>
      <w:bookmarkEnd w:id="112"/>
      <w:bookmarkEnd w:id="113"/>
      <w:bookmarkEnd w:id="114"/>
      <w:bookmarkEnd w:id="115"/>
      <w:bookmarkEnd w:id="116"/>
      <w:bookmarkEnd w:id="117"/>
      <w:bookmarkEnd w:id="118"/>
      <w:bookmarkEnd w:id="119"/>
    </w:p>
    <w:p w14:paraId="0E5FA0A9" w14:textId="77777777" w:rsidR="00345A8F" w:rsidRDefault="00D862C6">
      <w:pPr>
        <w:pStyle w:val="2"/>
      </w:pPr>
      <w:bookmarkStart w:id="120" w:name="_Toc510696586"/>
      <w:bookmarkStart w:id="121" w:name="_Toc35971378"/>
      <w:bookmarkStart w:id="122" w:name="_Toc36812109"/>
      <w:bookmarkStart w:id="123" w:name="_Toc72784124"/>
      <w:bookmarkStart w:id="124" w:name="_Toc73041670"/>
      <w:bookmarkStart w:id="125" w:name="_Toc81244726"/>
      <w:bookmarkStart w:id="126" w:name="_Toc88645296"/>
      <w:bookmarkStart w:id="127" w:name="_Toc89426208"/>
      <w:bookmarkStart w:id="128" w:name="_Toc94033093"/>
      <w:bookmarkStart w:id="129" w:name="_Toc97037249"/>
      <w:bookmarkStart w:id="130" w:name="_Toc97038258"/>
      <w:r>
        <w:t>4.1</w:t>
      </w:r>
      <w:r>
        <w:tab/>
        <w:t>Introduction</w:t>
      </w:r>
      <w:bookmarkEnd w:id="120"/>
      <w:bookmarkEnd w:id="121"/>
      <w:bookmarkEnd w:id="122"/>
      <w:bookmarkEnd w:id="123"/>
      <w:bookmarkEnd w:id="124"/>
      <w:bookmarkEnd w:id="125"/>
      <w:bookmarkEnd w:id="126"/>
      <w:bookmarkEnd w:id="127"/>
      <w:bookmarkEnd w:id="128"/>
      <w:bookmarkEnd w:id="129"/>
      <w:bookmarkEnd w:id="130"/>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7777777" w:rsidR="00345A8F" w:rsidRDefault="00D862C6">
      <w:r>
        <w:t>Table 4.1-2 summarizes the corresponding APIs defined for this specification.</w:t>
      </w:r>
    </w:p>
    <w:p w14:paraId="1F1BE04E" w14:textId="623ACA18" w:rsidR="00345A8F" w:rsidRDefault="00D862C6">
      <w:pPr>
        <w:pStyle w:val="TH"/>
      </w:pPr>
      <w:r>
        <w:t>Table 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31" w:name="_Toc72784125"/>
      <w:bookmarkStart w:id="132" w:name="_Toc73041671"/>
      <w:bookmarkStart w:id="133" w:name="_Toc81244727"/>
      <w:bookmarkStart w:id="134" w:name="_Toc88645297"/>
      <w:bookmarkStart w:id="135" w:name="_Toc89426209"/>
      <w:bookmarkStart w:id="136" w:name="_Toc94033094"/>
      <w:bookmarkStart w:id="137" w:name="_Toc97037250"/>
      <w:bookmarkStart w:id="138" w:name="_Toc97038259"/>
      <w:r>
        <w:t>4.2</w:t>
      </w:r>
      <w:r>
        <w:tab/>
        <w:t>Nmfaf_3daDataManagement Service</w:t>
      </w:r>
      <w:bookmarkEnd w:id="131"/>
      <w:bookmarkEnd w:id="132"/>
      <w:bookmarkEnd w:id="133"/>
      <w:bookmarkEnd w:id="134"/>
      <w:bookmarkEnd w:id="135"/>
      <w:bookmarkEnd w:id="136"/>
      <w:bookmarkEnd w:id="137"/>
      <w:bookmarkEnd w:id="138"/>
    </w:p>
    <w:p w14:paraId="0D98FF36" w14:textId="77777777" w:rsidR="00345A8F" w:rsidRDefault="00D862C6" w:rsidP="00C87427">
      <w:pPr>
        <w:pStyle w:val="3"/>
      </w:pPr>
      <w:bookmarkStart w:id="139" w:name="_Toc72784126"/>
      <w:bookmarkStart w:id="140" w:name="_Toc73041672"/>
      <w:bookmarkStart w:id="141" w:name="_Toc81244728"/>
      <w:bookmarkStart w:id="142" w:name="_Toc88645298"/>
      <w:bookmarkStart w:id="143" w:name="_Toc89426210"/>
      <w:bookmarkStart w:id="144" w:name="_Toc94033095"/>
      <w:bookmarkStart w:id="145" w:name="_Toc97037251"/>
      <w:bookmarkStart w:id="146" w:name="_Toc97038260"/>
      <w:r>
        <w:t>4.2.1</w:t>
      </w:r>
      <w:r>
        <w:tab/>
        <w:t>Service Description</w:t>
      </w:r>
      <w:bookmarkEnd w:id="139"/>
      <w:bookmarkEnd w:id="140"/>
      <w:bookmarkEnd w:id="141"/>
      <w:bookmarkEnd w:id="142"/>
      <w:bookmarkEnd w:id="143"/>
      <w:bookmarkEnd w:id="144"/>
      <w:bookmarkEnd w:id="145"/>
      <w:bookmarkEnd w:id="146"/>
    </w:p>
    <w:p w14:paraId="41837702" w14:textId="77777777" w:rsidR="00865A7E" w:rsidRDefault="00865A7E" w:rsidP="00865A7E">
      <w:pPr>
        <w:pStyle w:val="4"/>
        <w:rPr>
          <w:lang w:eastAsia="zh-CN"/>
        </w:rPr>
      </w:pPr>
      <w:bookmarkStart w:id="147" w:name="_Toc28012754"/>
      <w:bookmarkStart w:id="148" w:name="_Toc34266224"/>
      <w:bookmarkStart w:id="149" w:name="_Toc36102395"/>
      <w:bookmarkStart w:id="150" w:name="_Toc43563437"/>
      <w:bookmarkStart w:id="151" w:name="_Toc45133980"/>
      <w:bookmarkStart w:id="152" w:name="_Toc50031910"/>
      <w:bookmarkStart w:id="153" w:name="_Toc51762830"/>
      <w:bookmarkStart w:id="154" w:name="_Toc56640897"/>
      <w:bookmarkStart w:id="155" w:name="_Toc59017865"/>
      <w:bookmarkStart w:id="156" w:name="_Toc66231733"/>
      <w:bookmarkStart w:id="157" w:name="_Toc68168894"/>
      <w:bookmarkStart w:id="158" w:name="_Toc70550540"/>
      <w:bookmarkStart w:id="159" w:name="_Toc73564345"/>
      <w:bookmarkStart w:id="160" w:name="_Toc81244729"/>
      <w:bookmarkStart w:id="161" w:name="_Toc88645299"/>
      <w:bookmarkStart w:id="162" w:name="_Toc89426211"/>
      <w:bookmarkStart w:id="163" w:name="_Toc94033096"/>
      <w:bookmarkStart w:id="164" w:name="_Toc97037252"/>
      <w:bookmarkStart w:id="165" w:name="_Toc97038261"/>
      <w:r>
        <w:t>4.2.</w:t>
      </w:r>
      <w:r>
        <w:rPr>
          <w:rFonts w:hint="eastAsia"/>
          <w:lang w:eastAsia="zh-CN"/>
        </w:rPr>
        <w:t>1</w:t>
      </w:r>
      <w:r>
        <w:rPr>
          <w:lang w:eastAsia="zh-CN"/>
        </w:rPr>
        <w:t>.1</w:t>
      </w:r>
      <w:r>
        <w:tab/>
      </w:r>
      <w:r>
        <w:rPr>
          <w:rFonts w:hint="eastAsia"/>
          <w:lang w:eastAsia="zh-CN"/>
        </w:rPr>
        <w:t>Overview</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
      </w:pPr>
      <w:bookmarkStart w:id="166" w:name="_Toc28012755"/>
      <w:bookmarkStart w:id="167" w:name="_Toc34266225"/>
      <w:bookmarkStart w:id="168" w:name="_Toc36102396"/>
      <w:bookmarkStart w:id="169" w:name="_Toc43563438"/>
      <w:bookmarkStart w:id="170" w:name="_Toc45133981"/>
      <w:bookmarkStart w:id="171" w:name="_Toc50031911"/>
      <w:bookmarkStart w:id="172" w:name="_Toc51762831"/>
      <w:bookmarkStart w:id="173" w:name="_Toc56640898"/>
      <w:bookmarkStart w:id="174" w:name="_Toc59017866"/>
      <w:bookmarkStart w:id="175" w:name="_Toc66231734"/>
      <w:bookmarkStart w:id="176" w:name="_Toc68168895"/>
      <w:bookmarkStart w:id="177" w:name="_Toc70550541"/>
      <w:bookmarkStart w:id="178" w:name="_Toc73564346"/>
      <w:bookmarkStart w:id="179" w:name="_Toc81244730"/>
      <w:bookmarkStart w:id="180" w:name="_Toc88645300"/>
      <w:bookmarkStart w:id="181" w:name="_Toc89426212"/>
      <w:bookmarkStart w:id="182" w:name="_Toc94033097"/>
      <w:bookmarkStart w:id="183" w:name="_Toc97037253"/>
      <w:bookmarkStart w:id="184" w:name="_Toc97038262"/>
      <w:r>
        <w:lastRenderedPageBreak/>
        <w:t>4.2.</w:t>
      </w:r>
      <w:r>
        <w:rPr>
          <w:rFonts w:hint="eastAsia"/>
        </w:rPr>
        <w:t>1</w:t>
      </w:r>
      <w:r>
        <w:t>.2</w:t>
      </w:r>
      <w:r>
        <w:rPr>
          <w:rFonts w:hint="eastAsia"/>
        </w:rPr>
        <w:tab/>
      </w:r>
      <w:r>
        <w:t>Service Architecture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07.7pt" o:ole="">
            <v:imagedata r:id="rId12" o:title=""/>
          </v:shape>
          <o:OLEObject Type="Embed" ProgID="Visio.Drawing.15" ShapeID="_x0000_i1025" DrawAspect="Content" ObjectID="_1707651531"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pPr>
      <w:r>
        <w:object w:dxaOrig="2485" w:dyaOrig="2149" w14:anchorId="135F6E41">
          <v:shape id="_x0000_i1026" type="#_x0000_t75" style="width:124.6pt;height:107.05pt" o:ole="">
            <v:imagedata r:id="rId14" o:title=""/>
          </v:shape>
          <o:OLEObject Type="Embed" ProgID="Visio.Drawing.15" ShapeID="_x0000_i1026" DrawAspect="Content" ObjectID="_1707651532"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
        <w:rPr>
          <w:lang w:val="en-US"/>
        </w:rPr>
      </w:pPr>
      <w:bookmarkStart w:id="185" w:name="_Toc28012756"/>
      <w:bookmarkStart w:id="186" w:name="_Toc34266226"/>
      <w:bookmarkStart w:id="187" w:name="_Toc36102397"/>
      <w:bookmarkStart w:id="188" w:name="_Toc43563439"/>
      <w:bookmarkStart w:id="189" w:name="_Toc45133982"/>
      <w:bookmarkStart w:id="190" w:name="_Toc50031912"/>
      <w:bookmarkStart w:id="191" w:name="_Toc51762832"/>
      <w:bookmarkStart w:id="192" w:name="_Toc56640899"/>
      <w:bookmarkStart w:id="193" w:name="_Toc59017867"/>
      <w:bookmarkStart w:id="194" w:name="_Toc66231735"/>
      <w:bookmarkStart w:id="195" w:name="_Toc68168896"/>
      <w:bookmarkStart w:id="196" w:name="_Toc70550542"/>
      <w:bookmarkStart w:id="197" w:name="_Toc73564347"/>
      <w:bookmarkStart w:id="198" w:name="_Toc81244731"/>
      <w:bookmarkStart w:id="199" w:name="_Toc88645301"/>
      <w:bookmarkStart w:id="200" w:name="_Toc89426213"/>
      <w:bookmarkStart w:id="201" w:name="_Toc94033098"/>
      <w:bookmarkStart w:id="202" w:name="_Toc97037254"/>
      <w:bookmarkStart w:id="203" w:name="_Toc97038263"/>
      <w:r>
        <w:rPr>
          <w:lang w:val="en-US"/>
        </w:rPr>
        <w:t>4.2.</w:t>
      </w:r>
      <w:r>
        <w:rPr>
          <w:rFonts w:hint="eastAsia"/>
          <w:lang w:val="en-US" w:eastAsia="zh-CN"/>
        </w:rPr>
        <w:t>1.3</w:t>
      </w:r>
      <w:r>
        <w:rPr>
          <w:lang w:val="en-US"/>
        </w:rPr>
        <w:tab/>
        <w:t>Network Functions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35F4FBE" w14:textId="77777777" w:rsidR="00865A7E" w:rsidRDefault="00865A7E" w:rsidP="00865A7E">
      <w:pPr>
        <w:pStyle w:val="5"/>
        <w:rPr>
          <w:lang w:eastAsia="zh-CN"/>
        </w:rPr>
      </w:pPr>
      <w:bookmarkStart w:id="204" w:name="_Toc28012757"/>
      <w:bookmarkStart w:id="205" w:name="_Toc34266227"/>
      <w:bookmarkStart w:id="206" w:name="_Toc36102398"/>
      <w:bookmarkStart w:id="207" w:name="_Toc43563440"/>
      <w:bookmarkStart w:id="208" w:name="_Toc45133983"/>
      <w:bookmarkStart w:id="209" w:name="_Toc50031913"/>
      <w:bookmarkStart w:id="210" w:name="_Toc51762833"/>
      <w:bookmarkStart w:id="211" w:name="_Toc56640900"/>
      <w:bookmarkStart w:id="212" w:name="_Toc59017868"/>
      <w:bookmarkStart w:id="213" w:name="_Toc66231736"/>
      <w:bookmarkStart w:id="214" w:name="_Toc68168897"/>
      <w:bookmarkStart w:id="215" w:name="_Toc70550543"/>
      <w:bookmarkStart w:id="216" w:name="_Toc73564348"/>
      <w:bookmarkStart w:id="217" w:name="_Toc81244732"/>
      <w:bookmarkStart w:id="218" w:name="_Toc88645302"/>
      <w:bookmarkStart w:id="219" w:name="_Toc89426214"/>
      <w:bookmarkStart w:id="220" w:name="_Toc94033099"/>
      <w:bookmarkStart w:id="221" w:name="_Toc97037255"/>
      <w:bookmarkStart w:id="222" w:name="_Toc97038264"/>
      <w:r>
        <w:t>4.2.</w:t>
      </w:r>
      <w:r>
        <w:rPr>
          <w:rFonts w:hint="eastAsia"/>
          <w:lang w:eastAsia="zh-CN"/>
        </w:rPr>
        <w:t>1.3.1</w:t>
      </w:r>
      <w:r>
        <w:tab/>
      </w:r>
      <w:bookmarkEnd w:id="204"/>
      <w:bookmarkEnd w:id="205"/>
      <w:bookmarkEnd w:id="206"/>
      <w:bookmarkEnd w:id="207"/>
      <w:bookmarkEnd w:id="208"/>
      <w:bookmarkEnd w:id="209"/>
      <w:bookmarkEnd w:id="210"/>
      <w:bookmarkEnd w:id="211"/>
      <w:bookmarkEnd w:id="212"/>
      <w:bookmarkEnd w:id="213"/>
      <w:bookmarkEnd w:id="214"/>
      <w:bookmarkEnd w:id="215"/>
      <w:bookmarkEnd w:id="216"/>
      <w:r>
        <w:rPr>
          <w:lang w:val="en-US"/>
        </w:rPr>
        <w:t>Messaging Framework Adaptor Function</w:t>
      </w:r>
      <w:r>
        <w:t xml:space="preserve"> (MFAF)</w:t>
      </w:r>
      <w:bookmarkEnd w:id="217"/>
      <w:bookmarkEnd w:id="218"/>
      <w:bookmarkEnd w:id="219"/>
      <w:bookmarkEnd w:id="220"/>
      <w:bookmarkEnd w:id="221"/>
      <w:bookmarkEnd w:id="222"/>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
        <w:rPr>
          <w:lang w:eastAsia="zh-CN"/>
        </w:rPr>
      </w:pPr>
      <w:bookmarkStart w:id="223" w:name="_Toc28012758"/>
      <w:bookmarkStart w:id="224" w:name="_Toc34266228"/>
      <w:bookmarkStart w:id="225" w:name="_Toc36102399"/>
      <w:bookmarkStart w:id="226" w:name="_Toc43563441"/>
      <w:bookmarkStart w:id="227" w:name="_Toc45133984"/>
      <w:bookmarkStart w:id="228" w:name="_Toc50031914"/>
      <w:bookmarkStart w:id="229" w:name="_Toc51762834"/>
      <w:bookmarkStart w:id="230" w:name="_Toc56640901"/>
      <w:bookmarkStart w:id="231" w:name="_Toc59017869"/>
      <w:bookmarkStart w:id="232" w:name="_Toc66231737"/>
      <w:bookmarkStart w:id="233" w:name="_Toc68168898"/>
      <w:bookmarkStart w:id="234" w:name="_Toc70550544"/>
      <w:bookmarkStart w:id="235" w:name="_Toc73564349"/>
      <w:bookmarkStart w:id="236" w:name="_Toc81244733"/>
      <w:bookmarkStart w:id="237" w:name="_Toc88645303"/>
      <w:bookmarkStart w:id="238" w:name="_Toc89426215"/>
      <w:bookmarkStart w:id="239" w:name="_Toc94033100"/>
      <w:bookmarkStart w:id="240" w:name="_Toc97037256"/>
      <w:bookmarkStart w:id="241" w:name="_Toc97038265"/>
      <w:r>
        <w:t>4.2.</w:t>
      </w:r>
      <w:r>
        <w:rPr>
          <w:lang w:eastAsia="zh-CN"/>
        </w:rPr>
        <w:t>1.3.2</w:t>
      </w:r>
      <w:r>
        <w:tab/>
      </w:r>
      <w:r>
        <w:rPr>
          <w:lang w:eastAsia="zh-CN"/>
        </w:rPr>
        <w:t>NF Service Consumers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3"/>
      </w:pPr>
      <w:bookmarkStart w:id="242" w:name="_Toc72784127"/>
      <w:bookmarkStart w:id="243" w:name="_Toc73041673"/>
      <w:bookmarkStart w:id="244" w:name="_Toc81244734"/>
      <w:bookmarkStart w:id="245" w:name="_Toc88645304"/>
      <w:bookmarkStart w:id="246" w:name="_Toc89426216"/>
      <w:bookmarkStart w:id="247" w:name="_Toc94033101"/>
      <w:bookmarkStart w:id="248" w:name="_Toc97037257"/>
      <w:bookmarkStart w:id="249" w:name="_Toc97038266"/>
      <w:r>
        <w:lastRenderedPageBreak/>
        <w:t>4.2.2</w:t>
      </w:r>
      <w:r>
        <w:tab/>
        <w:t>Service Operations</w:t>
      </w:r>
      <w:bookmarkEnd w:id="242"/>
      <w:bookmarkEnd w:id="243"/>
      <w:bookmarkEnd w:id="244"/>
      <w:bookmarkEnd w:id="245"/>
      <w:bookmarkEnd w:id="246"/>
      <w:bookmarkEnd w:id="247"/>
      <w:bookmarkEnd w:id="248"/>
      <w:bookmarkEnd w:id="249"/>
    </w:p>
    <w:p w14:paraId="6A829793" w14:textId="77777777" w:rsidR="00345A8F" w:rsidRDefault="00D862C6">
      <w:pPr>
        <w:pStyle w:val="4"/>
      </w:pPr>
      <w:bookmarkStart w:id="250" w:name="_Toc72784128"/>
      <w:bookmarkStart w:id="251" w:name="_Toc73041674"/>
      <w:bookmarkStart w:id="252" w:name="_Toc81244735"/>
      <w:bookmarkStart w:id="253" w:name="_Toc88645305"/>
      <w:bookmarkStart w:id="254" w:name="_Toc89426217"/>
      <w:bookmarkStart w:id="255" w:name="_Toc94033102"/>
      <w:bookmarkStart w:id="256" w:name="_Toc97037258"/>
      <w:bookmarkStart w:id="257" w:name="_Toc97038267"/>
      <w:r>
        <w:t>4.2.2.1</w:t>
      </w:r>
      <w:r>
        <w:tab/>
        <w:t>Introduction</w:t>
      </w:r>
      <w:bookmarkEnd w:id="250"/>
      <w:bookmarkEnd w:id="251"/>
      <w:bookmarkEnd w:id="252"/>
      <w:bookmarkEnd w:id="253"/>
      <w:bookmarkEnd w:id="254"/>
      <w:bookmarkEnd w:id="255"/>
      <w:bookmarkEnd w:id="256"/>
      <w:bookmarkEnd w:id="257"/>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
      </w:pPr>
      <w:bookmarkStart w:id="258" w:name="_Toc72784129"/>
      <w:bookmarkStart w:id="259" w:name="_Toc73041675"/>
      <w:bookmarkStart w:id="260" w:name="_Toc81244736"/>
      <w:bookmarkStart w:id="261" w:name="_Toc88645306"/>
      <w:bookmarkStart w:id="262" w:name="_Toc89426218"/>
      <w:bookmarkStart w:id="263" w:name="_Toc94033103"/>
      <w:bookmarkStart w:id="264" w:name="_Toc97037259"/>
      <w:bookmarkStart w:id="265" w:name="_Toc97038268"/>
      <w:r>
        <w:t>4.2.2.2</w:t>
      </w:r>
      <w:r>
        <w:tab/>
      </w:r>
      <w:r>
        <w:rPr>
          <w:lang w:eastAsia="ko-KR"/>
        </w:rPr>
        <w:t>Nmfaf_3daDataManagement_Configure</w:t>
      </w:r>
      <w:r>
        <w:t xml:space="preserve"> service operation</w:t>
      </w:r>
      <w:bookmarkEnd w:id="258"/>
      <w:bookmarkEnd w:id="259"/>
      <w:bookmarkEnd w:id="260"/>
      <w:bookmarkEnd w:id="261"/>
      <w:bookmarkEnd w:id="262"/>
      <w:bookmarkEnd w:id="263"/>
      <w:bookmarkEnd w:id="264"/>
      <w:bookmarkEnd w:id="265"/>
    </w:p>
    <w:p w14:paraId="10E274AE" w14:textId="77777777" w:rsidR="00865A7E" w:rsidRPr="00865A7E" w:rsidRDefault="00865A7E" w:rsidP="00865A7E">
      <w:pPr>
        <w:pStyle w:val="5"/>
      </w:pPr>
      <w:bookmarkStart w:id="266" w:name="_Toc81244737"/>
      <w:bookmarkStart w:id="267" w:name="_Toc88645307"/>
      <w:bookmarkStart w:id="268" w:name="_Toc89426219"/>
      <w:bookmarkStart w:id="269" w:name="_Toc94033104"/>
      <w:bookmarkStart w:id="270" w:name="_Toc97037260"/>
      <w:bookmarkStart w:id="271" w:name="_Toc97038269"/>
      <w:r w:rsidRPr="00865A7E">
        <w:t>4.2.2.2.1</w:t>
      </w:r>
      <w:r w:rsidRPr="00865A7E">
        <w:tab/>
        <w:t>General</w:t>
      </w:r>
      <w:bookmarkEnd w:id="266"/>
      <w:bookmarkEnd w:id="267"/>
      <w:bookmarkEnd w:id="268"/>
      <w:bookmarkEnd w:id="269"/>
      <w:bookmarkEnd w:id="270"/>
      <w:bookmarkEnd w:id="271"/>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
      </w:pPr>
      <w:bookmarkStart w:id="272" w:name="_Toc81244738"/>
      <w:bookmarkStart w:id="273" w:name="_Toc88645308"/>
      <w:bookmarkStart w:id="274" w:name="_Toc89426220"/>
      <w:bookmarkStart w:id="275" w:name="_Toc94033105"/>
      <w:bookmarkStart w:id="276" w:name="_Toc97037261"/>
      <w:bookmarkStart w:id="277" w:name="_Toc97038270"/>
      <w:r w:rsidRPr="00865A7E">
        <w:t>4.2.2.2.2</w:t>
      </w:r>
      <w:r w:rsidRPr="00865A7E">
        <w:tab/>
        <w:t>Initial configuration for mapping data or analytics</w:t>
      </w:r>
      <w:bookmarkEnd w:id="272"/>
      <w:bookmarkEnd w:id="273"/>
      <w:bookmarkEnd w:id="274"/>
      <w:bookmarkEnd w:id="275"/>
      <w:bookmarkEnd w:id="276"/>
      <w:bookmarkEnd w:id="277"/>
    </w:p>
    <w:p w14:paraId="2A5D1F3F" w14:textId="77777777"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7" type="#_x0000_t75" style="width:433.9pt;height:119.6pt" o:ole="">
            <v:imagedata r:id="rId16" o:title=""/>
          </v:shape>
          <o:OLEObject Type="Embed" ProgID="Visio.Drawing.11" ShapeID="_x0000_i1027" DrawAspect="Content" ObjectID="_1707651533" r:id="rId17"/>
        </w:object>
      </w:r>
    </w:p>
    <w:p w14:paraId="629788C3" w14:textId="77777777" w:rsidR="00865A7E" w:rsidRDefault="00865A7E" w:rsidP="00865A7E">
      <w:pPr>
        <w:pStyle w:val="TF"/>
      </w:pPr>
      <w:r>
        <w:t>Figure 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77777777"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Pr="005531A3">
        <w:rPr>
          <w:lang w:eastAsia="ja-JP"/>
        </w:rPr>
        <w:t xml:space="preserve">the MFAF endpoint where Data or Analytics </w:t>
      </w:r>
      <w:r>
        <w:rPr>
          <w:lang w:eastAsia="ja-JP"/>
        </w:rPr>
        <w:t xml:space="preserve">Event Notifications </w:t>
      </w:r>
      <w:r w:rsidRPr="005531A3">
        <w:rPr>
          <w:lang w:eastAsia="ja-JP"/>
        </w:rPr>
        <w:t>should be</w:t>
      </w:r>
      <w:r>
        <w:rPr>
          <w:lang w:eastAsia="ja-JP"/>
        </w:rPr>
        <w:t xml:space="preserve"> received </w:t>
      </w:r>
      <w:r>
        <w:rPr>
          <w:noProof/>
        </w:rPr>
        <w:t>as "mfafNotiInfo" attribute;</w:t>
      </w:r>
    </w:p>
    <w:p w14:paraId="68B4F540" w14:textId="77777777"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5"/>
      </w:pPr>
      <w:bookmarkStart w:id="278" w:name="_Toc81244739"/>
      <w:bookmarkStart w:id="279" w:name="_Toc88645309"/>
      <w:bookmarkStart w:id="280" w:name="_Toc89426221"/>
      <w:bookmarkStart w:id="281" w:name="_Toc94033106"/>
      <w:bookmarkStart w:id="282" w:name="_Toc97037262"/>
      <w:bookmarkStart w:id="283" w:name="_Toc97038271"/>
      <w:r>
        <w:t>4.2.2.2.3</w:t>
      </w:r>
      <w:r>
        <w:tab/>
        <w:t xml:space="preserve">Update the configuration of existing individual </w:t>
      </w:r>
      <w:r>
        <w:rPr>
          <w:lang w:eastAsia="ja-JP"/>
        </w:rPr>
        <w:t>mapping data or analytics</w:t>
      </w:r>
      <w:bookmarkEnd w:id="278"/>
      <w:bookmarkEnd w:id="279"/>
      <w:bookmarkEnd w:id="280"/>
      <w:bookmarkEnd w:id="281"/>
      <w:bookmarkEnd w:id="282"/>
      <w:bookmarkEnd w:id="283"/>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1.35pt;height:170.9pt" o:ole="">
            <v:imagedata r:id="rId18" o:title=""/>
          </v:shape>
          <o:OLEObject Type="Embed" ProgID="Visio.Drawing.15" ShapeID="_x0000_i1028" DrawAspect="Content" ObjectID="_1707651534" r:id="rId19"/>
        </w:object>
      </w:r>
    </w:p>
    <w:p w14:paraId="26A14BE7" w14:textId="77777777" w:rsidR="00865A7E" w:rsidRDefault="00865A7E" w:rsidP="00865A7E">
      <w:pPr>
        <w:pStyle w:val="TF"/>
      </w:pPr>
      <w:r>
        <w:t>Figure 4.2.2.2.3-1: NF service consumer updates</w:t>
      </w:r>
      <w:r w:rsidRPr="00C36267">
        <w:t xml:space="preserve"> </w:t>
      </w:r>
      <w:r>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0467D742" w:rsidR="00865A7E" w:rsidRDefault="00865A7E" w:rsidP="00865A7E">
      <w:pPr>
        <w:pStyle w:val="B1"/>
      </w:pPr>
      <w:r>
        <w:t>b)</w:t>
      </w:r>
      <w:r>
        <w:tab/>
        <w:t>HTTP "204 No Content" status code, as shown in figure 4.2.2.2.3-1, step 2b.</w:t>
      </w:r>
    </w:p>
    <w:p w14:paraId="4E2E1F1B" w14:textId="42C2C563" w:rsidR="00345A8F" w:rsidRDefault="00D862C6">
      <w:pPr>
        <w:pStyle w:val="4"/>
      </w:pPr>
      <w:bookmarkStart w:id="284" w:name="_Toc72784132"/>
      <w:bookmarkStart w:id="285" w:name="_Toc73041678"/>
      <w:bookmarkStart w:id="286" w:name="_Toc81244740"/>
      <w:bookmarkStart w:id="287" w:name="_Toc88645310"/>
      <w:bookmarkStart w:id="288" w:name="_Toc89426222"/>
      <w:bookmarkStart w:id="289" w:name="_Toc94033107"/>
      <w:bookmarkStart w:id="290" w:name="_Toc97037263"/>
      <w:bookmarkStart w:id="291" w:name="_Toc97038272"/>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284"/>
      <w:bookmarkEnd w:id="285"/>
      <w:bookmarkEnd w:id="286"/>
      <w:bookmarkEnd w:id="287"/>
      <w:bookmarkEnd w:id="288"/>
      <w:bookmarkEnd w:id="289"/>
      <w:bookmarkEnd w:id="290"/>
      <w:bookmarkEnd w:id="291"/>
    </w:p>
    <w:p w14:paraId="5A6C2606" w14:textId="77777777" w:rsidR="00345A8F" w:rsidRDefault="00D862C6">
      <w:pPr>
        <w:pStyle w:val="5"/>
      </w:pPr>
      <w:bookmarkStart w:id="292" w:name="_Toc72784133"/>
      <w:bookmarkStart w:id="293" w:name="_Toc73041679"/>
      <w:bookmarkStart w:id="294" w:name="_Toc81244741"/>
      <w:bookmarkStart w:id="295" w:name="_Toc88645311"/>
      <w:bookmarkStart w:id="296" w:name="_Toc89426223"/>
      <w:bookmarkStart w:id="297" w:name="_Toc94033108"/>
      <w:bookmarkStart w:id="298" w:name="_Toc97037264"/>
      <w:bookmarkStart w:id="299" w:name="_Toc97038273"/>
      <w:r>
        <w:t>4.2.2.3.1</w:t>
      </w:r>
      <w:r>
        <w:tab/>
        <w:t>General</w:t>
      </w:r>
      <w:bookmarkEnd w:id="292"/>
      <w:bookmarkEnd w:id="293"/>
      <w:bookmarkEnd w:id="294"/>
      <w:bookmarkEnd w:id="295"/>
      <w:bookmarkEnd w:id="296"/>
      <w:bookmarkEnd w:id="297"/>
      <w:bookmarkEnd w:id="298"/>
      <w:bookmarkEnd w:id="299"/>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
      </w:pPr>
      <w:bookmarkStart w:id="300" w:name="_Toc88645312"/>
      <w:bookmarkStart w:id="301" w:name="_Toc89426224"/>
      <w:bookmarkStart w:id="302" w:name="_Toc94033109"/>
      <w:bookmarkStart w:id="303" w:name="_Toc97037265"/>
      <w:bookmarkStart w:id="304" w:name="_Toc72784134"/>
      <w:bookmarkStart w:id="305" w:name="_Toc73041680"/>
      <w:bookmarkStart w:id="306" w:name="_Toc81244742"/>
      <w:bookmarkStart w:id="307" w:name="_Toc97038274"/>
      <w:r>
        <w:t>4.2.2.3.</w:t>
      </w:r>
      <w:r w:rsidR="00040B67">
        <w:t>2</w:t>
      </w:r>
      <w:r>
        <w:tab/>
      </w:r>
      <w:r w:rsidR="00040B67">
        <w:t>S</w:t>
      </w:r>
      <w:r w:rsidR="00040B67" w:rsidRPr="0065374B">
        <w:t>top mapping data or analytics</w:t>
      </w:r>
      <w:bookmarkEnd w:id="300"/>
      <w:bookmarkEnd w:id="301"/>
      <w:bookmarkEnd w:id="302"/>
      <w:bookmarkEnd w:id="303"/>
      <w:bookmarkEnd w:id="307"/>
      <w:r w:rsidR="00040B67" w:rsidDel="00040B67">
        <w:t xml:space="preserve"> </w:t>
      </w:r>
      <w:bookmarkEnd w:id="304"/>
      <w:bookmarkEnd w:id="305"/>
      <w:bookmarkEnd w:id="306"/>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70.9pt" o:ole="">
            <v:imagedata r:id="rId20" o:title=""/>
          </v:shape>
          <o:OLEObject Type="Embed" ProgID="Visio.Drawing.15" ShapeID="_x0000_i1029" DrawAspect="Content" ObjectID="_1707651535" r:id="rId21"/>
        </w:object>
      </w:r>
    </w:p>
    <w:p w14:paraId="65A2D154" w14:textId="77777777" w:rsidR="00040B67" w:rsidRDefault="00040B67" w:rsidP="00040B67">
      <w:pPr>
        <w:pStyle w:val="TF"/>
      </w:pPr>
      <w:r>
        <w:t>Figure 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2"/>
      </w:pPr>
      <w:bookmarkStart w:id="308" w:name="_Toc72784135"/>
      <w:bookmarkStart w:id="309" w:name="_Toc73041681"/>
      <w:bookmarkStart w:id="310" w:name="_Toc81244743"/>
      <w:bookmarkStart w:id="311" w:name="_Toc88645313"/>
      <w:bookmarkStart w:id="312" w:name="_Toc89426225"/>
      <w:bookmarkStart w:id="313" w:name="_Toc94033110"/>
      <w:bookmarkStart w:id="314" w:name="_Toc97037266"/>
      <w:bookmarkStart w:id="315" w:name="_Toc97038275"/>
      <w:r>
        <w:t>4.3</w:t>
      </w:r>
      <w:r>
        <w:tab/>
        <w:t>Nmfaf_3caDataManagement Service</w:t>
      </w:r>
      <w:bookmarkEnd w:id="308"/>
      <w:bookmarkEnd w:id="309"/>
      <w:bookmarkEnd w:id="310"/>
      <w:bookmarkEnd w:id="311"/>
      <w:bookmarkEnd w:id="312"/>
      <w:bookmarkEnd w:id="313"/>
      <w:bookmarkEnd w:id="314"/>
      <w:bookmarkEnd w:id="315"/>
    </w:p>
    <w:p w14:paraId="30E8DCBD" w14:textId="77777777" w:rsidR="00345A8F" w:rsidRDefault="00D862C6">
      <w:pPr>
        <w:pStyle w:val="3"/>
      </w:pPr>
      <w:bookmarkStart w:id="316" w:name="_Toc72784136"/>
      <w:bookmarkStart w:id="317" w:name="_Toc73041682"/>
      <w:bookmarkStart w:id="318" w:name="_Toc81244744"/>
      <w:bookmarkStart w:id="319" w:name="_Toc88645314"/>
      <w:bookmarkStart w:id="320" w:name="_Toc89426226"/>
      <w:bookmarkStart w:id="321" w:name="_Toc94033111"/>
      <w:bookmarkStart w:id="322" w:name="_Toc97037267"/>
      <w:bookmarkStart w:id="323" w:name="_Toc97038276"/>
      <w:r>
        <w:t>4.3.1</w:t>
      </w:r>
      <w:r>
        <w:tab/>
        <w:t>Service Description</w:t>
      </w:r>
      <w:bookmarkEnd w:id="316"/>
      <w:bookmarkEnd w:id="317"/>
      <w:bookmarkEnd w:id="318"/>
      <w:bookmarkEnd w:id="319"/>
      <w:bookmarkEnd w:id="320"/>
      <w:bookmarkEnd w:id="321"/>
      <w:bookmarkEnd w:id="322"/>
      <w:bookmarkEnd w:id="323"/>
    </w:p>
    <w:p w14:paraId="7069101B" w14:textId="77777777" w:rsidR="00865A7E" w:rsidRDefault="00865A7E" w:rsidP="00865A7E">
      <w:pPr>
        <w:pStyle w:val="4"/>
        <w:rPr>
          <w:lang w:eastAsia="zh-CN"/>
        </w:rPr>
      </w:pPr>
      <w:bookmarkStart w:id="324" w:name="_Toc81244745"/>
      <w:bookmarkStart w:id="325" w:name="_Toc88645315"/>
      <w:bookmarkStart w:id="326" w:name="_Toc89426227"/>
      <w:bookmarkStart w:id="327" w:name="_Toc94033112"/>
      <w:bookmarkStart w:id="328" w:name="_Toc97037268"/>
      <w:bookmarkStart w:id="329" w:name="_Toc97038277"/>
      <w:r>
        <w:t>4.3.</w:t>
      </w:r>
      <w:r>
        <w:rPr>
          <w:rFonts w:hint="eastAsia"/>
          <w:lang w:eastAsia="zh-CN"/>
        </w:rPr>
        <w:t>1</w:t>
      </w:r>
      <w:r>
        <w:rPr>
          <w:lang w:eastAsia="zh-CN"/>
        </w:rPr>
        <w:t>.1</w:t>
      </w:r>
      <w:r>
        <w:tab/>
      </w:r>
      <w:r>
        <w:rPr>
          <w:rFonts w:hint="eastAsia"/>
          <w:lang w:eastAsia="zh-CN"/>
        </w:rPr>
        <w:t>Overview</w:t>
      </w:r>
      <w:bookmarkEnd w:id="324"/>
      <w:bookmarkEnd w:id="325"/>
      <w:bookmarkEnd w:id="326"/>
      <w:bookmarkEnd w:id="327"/>
      <w:bookmarkEnd w:id="328"/>
      <w:bookmarkEnd w:id="329"/>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
      </w:pPr>
      <w:bookmarkStart w:id="330" w:name="_Toc81244746"/>
      <w:bookmarkStart w:id="331" w:name="_Toc88645316"/>
      <w:bookmarkStart w:id="332" w:name="_Toc89426228"/>
      <w:bookmarkStart w:id="333" w:name="_Toc94033113"/>
      <w:bookmarkStart w:id="334" w:name="_Toc97037269"/>
      <w:bookmarkStart w:id="335" w:name="_Toc97038278"/>
      <w:r>
        <w:lastRenderedPageBreak/>
        <w:t>4.3.</w:t>
      </w:r>
      <w:r>
        <w:rPr>
          <w:rFonts w:hint="eastAsia"/>
        </w:rPr>
        <w:t>1</w:t>
      </w:r>
      <w:r>
        <w:t>.2</w:t>
      </w:r>
      <w:r>
        <w:rPr>
          <w:rFonts w:hint="eastAsia"/>
        </w:rPr>
        <w:tab/>
      </w:r>
      <w:r>
        <w:t>Service Architecture</w:t>
      </w:r>
      <w:bookmarkEnd w:id="330"/>
      <w:bookmarkEnd w:id="331"/>
      <w:bookmarkEnd w:id="332"/>
      <w:bookmarkEnd w:id="333"/>
      <w:bookmarkEnd w:id="334"/>
      <w:bookmarkEnd w:id="335"/>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3.15pt;height:109.55pt" o:ole="">
            <v:imagedata r:id="rId22" o:title=""/>
          </v:shape>
          <o:OLEObject Type="Embed" ProgID="Visio.Drawing.15" ShapeID="_x0000_i1030" DrawAspect="Content" ObjectID="_1707651536"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pPr>
      <w:r>
        <w:object w:dxaOrig="7453" w:dyaOrig="2185" w14:anchorId="7F2F2CC8">
          <v:shape id="_x0000_i1031" type="#_x0000_t75" style="width:371.9pt;height:109.55pt" o:ole="">
            <v:imagedata r:id="rId24" o:title=""/>
          </v:shape>
          <o:OLEObject Type="Embed" ProgID="Visio.Drawing.15" ShapeID="_x0000_i1031" DrawAspect="Content" ObjectID="_1707651537"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4"/>
        <w:rPr>
          <w:lang w:val="en-US"/>
        </w:rPr>
      </w:pPr>
      <w:bookmarkStart w:id="336" w:name="_Toc81244747"/>
      <w:bookmarkStart w:id="337" w:name="_Toc88645317"/>
      <w:bookmarkStart w:id="338" w:name="_Toc89426229"/>
      <w:bookmarkStart w:id="339" w:name="_Toc94033114"/>
      <w:bookmarkStart w:id="340" w:name="_Toc97037270"/>
      <w:bookmarkStart w:id="341" w:name="_Toc97038279"/>
      <w:r>
        <w:rPr>
          <w:lang w:val="en-US"/>
        </w:rPr>
        <w:t>4.3.</w:t>
      </w:r>
      <w:r>
        <w:rPr>
          <w:rFonts w:hint="eastAsia"/>
          <w:lang w:val="en-US" w:eastAsia="zh-CN"/>
        </w:rPr>
        <w:t>1.3</w:t>
      </w:r>
      <w:r>
        <w:rPr>
          <w:lang w:val="en-US"/>
        </w:rPr>
        <w:tab/>
        <w:t>Network Functions</w:t>
      </w:r>
      <w:bookmarkEnd w:id="336"/>
      <w:bookmarkEnd w:id="337"/>
      <w:bookmarkEnd w:id="338"/>
      <w:bookmarkEnd w:id="339"/>
      <w:bookmarkEnd w:id="340"/>
      <w:bookmarkEnd w:id="341"/>
    </w:p>
    <w:p w14:paraId="4C3A2BF5" w14:textId="77777777" w:rsidR="00865A7E" w:rsidRDefault="00865A7E" w:rsidP="00865A7E">
      <w:pPr>
        <w:pStyle w:val="5"/>
        <w:rPr>
          <w:lang w:eastAsia="zh-CN"/>
        </w:rPr>
      </w:pPr>
      <w:bookmarkStart w:id="342" w:name="_Toc81244748"/>
      <w:bookmarkStart w:id="343" w:name="_Toc88645318"/>
      <w:bookmarkStart w:id="344" w:name="_Toc89426230"/>
      <w:bookmarkStart w:id="345" w:name="_Toc94033115"/>
      <w:bookmarkStart w:id="346" w:name="_Toc97037271"/>
      <w:bookmarkStart w:id="347" w:name="_Toc97038280"/>
      <w:r>
        <w:t>4.3.</w:t>
      </w:r>
      <w:r>
        <w:rPr>
          <w:rFonts w:hint="eastAsia"/>
          <w:lang w:eastAsia="zh-CN"/>
        </w:rPr>
        <w:t>1.3.1</w:t>
      </w:r>
      <w:r>
        <w:tab/>
      </w:r>
      <w:r>
        <w:rPr>
          <w:lang w:val="en-US"/>
        </w:rPr>
        <w:t>Messaging Framework Adaptor Function</w:t>
      </w:r>
      <w:r>
        <w:t xml:space="preserve"> (MFAF)</w:t>
      </w:r>
      <w:bookmarkEnd w:id="342"/>
      <w:bookmarkEnd w:id="343"/>
      <w:bookmarkEnd w:id="344"/>
      <w:bookmarkEnd w:id="345"/>
      <w:bookmarkEnd w:id="346"/>
      <w:bookmarkEnd w:id="347"/>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
        <w:rPr>
          <w:lang w:eastAsia="zh-CN"/>
        </w:rPr>
      </w:pPr>
      <w:bookmarkStart w:id="348" w:name="_Toc81244749"/>
      <w:bookmarkStart w:id="349" w:name="_Toc88645319"/>
      <w:bookmarkStart w:id="350" w:name="_Toc89426231"/>
      <w:bookmarkStart w:id="351" w:name="_Toc94033116"/>
      <w:bookmarkStart w:id="352" w:name="_Toc97037272"/>
      <w:bookmarkStart w:id="353" w:name="_Toc97038281"/>
      <w:r>
        <w:t>4.3.</w:t>
      </w:r>
      <w:r>
        <w:rPr>
          <w:lang w:eastAsia="zh-CN"/>
        </w:rPr>
        <w:t>1.3.2</w:t>
      </w:r>
      <w:r>
        <w:tab/>
      </w:r>
      <w:r>
        <w:rPr>
          <w:lang w:eastAsia="zh-CN"/>
        </w:rPr>
        <w:t>NF Service Consumers</w:t>
      </w:r>
      <w:bookmarkEnd w:id="348"/>
      <w:bookmarkEnd w:id="349"/>
      <w:bookmarkEnd w:id="350"/>
      <w:bookmarkEnd w:id="351"/>
      <w:bookmarkEnd w:id="352"/>
      <w:bookmarkEnd w:id="353"/>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lastRenderedPageBreak/>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
      </w:pPr>
      <w:bookmarkStart w:id="354" w:name="_Toc72784137"/>
      <w:bookmarkStart w:id="355" w:name="_Toc73041683"/>
      <w:bookmarkStart w:id="356" w:name="_Toc81244750"/>
      <w:bookmarkStart w:id="357" w:name="_Toc88645320"/>
      <w:bookmarkStart w:id="358" w:name="_Toc89426232"/>
      <w:bookmarkStart w:id="359" w:name="_Toc94033117"/>
      <w:bookmarkStart w:id="360" w:name="_Toc97037273"/>
      <w:bookmarkStart w:id="361" w:name="_Toc97038282"/>
      <w:r>
        <w:t>4.3.2</w:t>
      </w:r>
      <w:r>
        <w:tab/>
        <w:t>Service Operations</w:t>
      </w:r>
      <w:bookmarkEnd w:id="354"/>
      <w:bookmarkEnd w:id="355"/>
      <w:bookmarkEnd w:id="356"/>
      <w:bookmarkEnd w:id="357"/>
      <w:bookmarkEnd w:id="358"/>
      <w:bookmarkEnd w:id="359"/>
      <w:bookmarkEnd w:id="360"/>
      <w:bookmarkEnd w:id="361"/>
    </w:p>
    <w:p w14:paraId="76F80961" w14:textId="77777777" w:rsidR="00345A8F" w:rsidRDefault="00D862C6">
      <w:pPr>
        <w:pStyle w:val="4"/>
      </w:pPr>
      <w:bookmarkStart w:id="362" w:name="_Toc72784138"/>
      <w:bookmarkStart w:id="363" w:name="_Toc73041684"/>
      <w:bookmarkStart w:id="364" w:name="_Toc81244751"/>
      <w:bookmarkStart w:id="365" w:name="_Toc88645321"/>
      <w:bookmarkStart w:id="366" w:name="_Toc89426233"/>
      <w:bookmarkStart w:id="367" w:name="_Toc94033118"/>
      <w:bookmarkStart w:id="368" w:name="_Toc97037274"/>
      <w:bookmarkStart w:id="369" w:name="_Toc97038283"/>
      <w:r>
        <w:t>4.3.2.1</w:t>
      </w:r>
      <w:r>
        <w:tab/>
        <w:t>Introduction</w:t>
      </w:r>
      <w:bookmarkEnd w:id="362"/>
      <w:bookmarkEnd w:id="363"/>
      <w:bookmarkEnd w:id="364"/>
      <w:bookmarkEnd w:id="365"/>
      <w:bookmarkEnd w:id="366"/>
      <w:bookmarkEnd w:id="367"/>
      <w:bookmarkEnd w:id="368"/>
      <w:bookmarkEnd w:id="369"/>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F6201C">
        <w:trPr>
          <w:cantSplit/>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59740D19"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r w:rsidRPr="004D05D7">
        <w:rPr>
          <w:lang w:eastAsia="zh-CN"/>
        </w:rPr>
        <w:t>not used by any NF service consumers in this release.</w:t>
      </w:r>
    </w:p>
    <w:p w14:paraId="489F1962" w14:textId="77777777" w:rsidR="00345A8F" w:rsidRDefault="00D862C6">
      <w:pPr>
        <w:pStyle w:val="4"/>
      </w:pPr>
      <w:bookmarkStart w:id="370" w:name="_Toc72784139"/>
      <w:bookmarkStart w:id="371" w:name="_Toc73041685"/>
      <w:bookmarkStart w:id="372" w:name="_Toc81244752"/>
      <w:bookmarkStart w:id="373" w:name="_Toc88645322"/>
      <w:bookmarkStart w:id="374" w:name="_Toc89426234"/>
      <w:bookmarkStart w:id="375" w:name="_Toc94033119"/>
      <w:bookmarkStart w:id="376" w:name="_Toc97037275"/>
      <w:bookmarkStart w:id="377" w:name="_Toc97038284"/>
      <w:r>
        <w:t>4.3.2.2</w:t>
      </w:r>
      <w:r>
        <w:tab/>
      </w:r>
      <w:r>
        <w:rPr>
          <w:lang w:eastAsia="ko-KR"/>
        </w:rPr>
        <w:t>Nmfaf_3caDataManagement_Fetch</w:t>
      </w:r>
      <w:r>
        <w:t xml:space="preserve"> service operation</w:t>
      </w:r>
      <w:bookmarkEnd w:id="370"/>
      <w:bookmarkEnd w:id="371"/>
      <w:bookmarkEnd w:id="372"/>
      <w:bookmarkEnd w:id="373"/>
      <w:bookmarkEnd w:id="374"/>
      <w:bookmarkEnd w:id="375"/>
      <w:bookmarkEnd w:id="376"/>
      <w:bookmarkEnd w:id="377"/>
    </w:p>
    <w:p w14:paraId="1A9DAAA8" w14:textId="77777777" w:rsidR="00345A8F" w:rsidRDefault="00D862C6">
      <w:pPr>
        <w:pStyle w:val="5"/>
      </w:pPr>
      <w:bookmarkStart w:id="378" w:name="_Toc72784140"/>
      <w:bookmarkStart w:id="379" w:name="_Toc73041686"/>
      <w:bookmarkStart w:id="380" w:name="_Toc81244753"/>
      <w:bookmarkStart w:id="381" w:name="_Toc88645323"/>
      <w:bookmarkStart w:id="382" w:name="_Toc89426235"/>
      <w:bookmarkStart w:id="383" w:name="_Toc94033120"/>
      <w:bookmarkStart w:id="384" w:name="_Toc97037276"/>
      <w:bookmarkStart w:id="385" w:name="_Toc97038285"/>
      <w:r>
        <w:t>4.3.2.2.1</w:t>
      </w:r>
      <w:r>
        <w:tab/>
        <w:t>General</w:t>
      </w:r>
      <w:bookmarkEnd w:id="378"/>
      <w:bookmarkEnd w:id="379"/>
      <w:bookmarkEnd w:id="380"/>
      <w:bookmarkEnd w:id="381"/>
      <w:bookmarkEnd w:id="382"/>
      <w:bookmarkEnd w:id="383"/>
      <w:bookmarkEnd w:id="384"/>
      <w:bookmarkEnd w:id="385"/>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5"/>
      </w:pPr>
      <w:bookmarkStart w:id="386" w:name="_Toc72784141"/>
      <w:bookmarkStart w:id="387" w:name="_Toc73041687"/>
      <w:bookmarkStart w:id="388" w:name="_Toc81244754"/>
      <w:bookmarkStart w:id="389" w:name="_Toc88645324"/>
      <w:bookmarkStart w:id="390" w:name="_Toc89426236"/>
      <w:bookmarkStart w:id="391" w:name="_Toc94033121"/>
      <w:bookmarkStart w:id="392" w:name="_Toc97037277"/>
      <w:bookmarkStart w:id="393" w:name="_Toc97038286"/>
      <w:r>
        <w:t>4.3.2.2.</w:t>
      </w:r>
      <w:r w:rsidR="005644E8">
        <w:t>2</w:t>
      </w:r>
      <w:r w:rsidR="005644E8">
        <w:tab/>
      </w:r>
      <w:r w:rsidR="005644E8">
        <w:rPr>
          <w:lang w:eastAsia="ja-JP"/>
        </w:rPr>
        <w:t>Retrieves data or analytics from the MFAF</w:t>
      </w:r>
      <w:bookmarkEnd w:id="386"/>
      <w:bookmarkEnd w:id="387"/>
      <w:bookmarkEnd w:id="388"/>
      <w:bookmarkEnd w:id="389"/>
      <w:bookmarkEnd w:id="390"/>
      <w:bookmarkEnd w:id="391"/>
      <w:bookmarkEnd w:id="392"/>
      <w:bookmarkEnd w:id="393"/>
    </w:p>
    <w:p w14:paraId="551946C8" w14:textId="77777777" w:rsidR="005644E8" w:rsidRPr="000C2431" w:rsidRDefault="005644E8" w:rsidP="005644E8">
      <w:r>
        <w:t xml:space="preserve">Figure 4.3.2.2.2-1 shows a scenario where the NF service consumer (e.g. </w:t>
      </w:r>
      <w:r>
        <w:rPr>
          <w:lang w:eastAsia="zh-CN"/>
        </w:rPr>
        <w:t>NWDAF</w:t>
      </w:r>
      <w:r>
        <w:t xml:space="preserve">) sends a request to the MFAF to retrieve the </w:t>
      </w:r>
      <w:r w:rsidRPr="009854EF">
        <w:t>data or analytics</w:t>
      </w:r>
      <w:r>
        <w:t xml:space="preserve"> </w:t>
      </w:r>
      <w:r>
        <w:rPr>
          <w:lang w:eastAsia="ja-JP"/>
        </w:rPr>
        <w:t>as indicated by Nmfaf_3caDataManagement_Notify Fetch Instruction</w:t>
      </w:r>
      <w:r>
        <w:t>.</w:t>
      </w:r>
    </w:p>
    <w:p w14:paraId="45BD412B" w14:textId="4285E0E7" w:rsidR="005644E8" w:rsidRDefault="00D2680C" w:rsidP="005644E8">
      <w:r>
        <w:object w:dxaOrig="8714" w:dyaOrig="2389" w14:anchorId="14E2D01E">
          <v:shape id="_x0000_i1038" type="#_x0000_t75" style="width:435.15pt;height:119.6pt" o:ole="">
            <v:imagedata r:id="rId26" o:title=""/>
          </v:shape>
          <o:OLEObject Type="Embed" ProgID="Visio.Drawing.11" ShapeID="_x0000_i1038" DrawAspect="Content" ObjectID="_1707651538" r:id="rId27"/>
        </w:object>
      </w:r>
    </w:p>
    <w:p w14:paraId="0879F8A6" w14:textId="77777777" w:rsidR="005644E8" w:rsidRDefault="005644E8" w:rsidP="005644E8">
      <w:pPr>
        <w:pStyle w:val="TF"/>
      </w:pPr>
      <w:r>
        <w:t xml:space="preserve">Figure 4.3.2.2.2-1: NF service consumer </w:t>
      </w:r>
      <w:r>
        <w:rPr>
          <w:lang w:eastAsia="ja-JP"/>
        </w:rPr>
        <w:t>retrieve data or analytics from the MFAF</w:t>
      </w:r>
    </w:p>
    <w:p w14:paraId="2C348C61" w14:textId="0420612F"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r w:rsidR="00D2680C">
        <w:t>fetchUri</w:t>
      </w:r>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06DC3203" w:rsidR="005644E8" w:rsidRDefault="00D2680C" w:rsidP="005644E8">
      <w:r>
        <w:lastRenderedPageBreak/>
        <w:t>The</w:t>
      </w:r>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p>
    <w:p w14:paraId="27D0A1B4" w14:textId="1AED84AA"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219D9DEA"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B85571">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1AEBE91" w14:textId="77777777" w:rsidR="005644E8" w:rsidRDefault="005644E8" w:rsidP="00B85571">
      <w:pPr>
        <w:pStyle w:val="B1"/>
        <w:rPr>
          <w:noProof/>
          <w:lang w:eastAsia="zh-CN"/>
        </w:rPr>
      </w:pPr>
      <w:r>
        <w:t>-</w:t>
      </w:r>
      <w:r>
        <w:tab/>
        <w:t>network exposure events that occurred in the "nefEventNotifs" attribute;</w:t>
      </w:r>
    </w:p>
    <w:p w14:paraId="27D16AF0" w14:textId="77777777" w:rsidR="005644E8" w:rsidRDefault="005644E8" w:rsidP="00B85571">
      <w:pPr>
        <w:pStyle w:val="B1"/>
        <w:rPr>
          <w:noProof/>
          <w:lang w:eastAsia="zh-CN"/>
        </w:rPr>
      </w:pPr>
      <w:r>
        <w:t>-</w:t>
      </w:r>
      <w:r>
        <w:tab/>
        <w:t>application function events that occurred in the "afEventNotifs" attribute;</w:t>
      </w:r>
    </w:p>
    <w:p w14:paraId="28003DC0" w14:textId="77777777" w:rsidR="005644E8" w:rsidRDefault="005644E8" w:rsidP="00B85571">
      <w:pPr>
        <w:pStyle w:val="B1"/>
        <w:rPr>
          <w:noProof/>
          <w:lang w:eastAsia="zh-CN"/>
        </w:rPr>
      </w:pPr>
      <w:r>
        <w:t>-</w:t>
      </w:r>
      <w:r>
        <w:tab/>
        <w:t>access and mobility function events that occurred in the "amfEventNotifs" attribute;</w:t>
      </w:r>
    </w:p>
    <w:p w14:paraId="2C4DC0F3" w14:textId="77777777" w:rsidR="005644E8" w:rsidRDefault="005644E8" w:rsidP="00B85571">
      <w:pPr>
        <w:pStyle w:val="B1"/>
        <w:rPr>
          <w:noProof/>
          <w:lang w:eastAsia="zh-CN"/>
        </w:rPr>
      </w:pPr>
      <w:r>
        <w:rPr>
          <w:noProof/>
          <w:lang w:eastAsia="zh-CN"/>
        </w:rPr>
        <w:t>-</w:t>
      </w:r>
      <w:r>
        <w:rPr>
          <w:noProof/>
          <w:lang w:eastAsia="zh-CN"/>
        </w:rPr>
        <w:tab/>
      </w:r>
      <w:r>
        <w:t>session management function events that occurred in the "smfEventNotifs" attribute;</w:t>
      </w:r>
    </w:p>
    <w:p w14:paraId="3DEFE7B8" w14:textId="77777777" w:rsidR="005644E8" w:rsidRDefault="005644E8" w:rsidP="00B85571">
      <w:pPr>
        <w:pStyle w:val="B1"/>
      </w:pPr>
      <w:r>
        <w:t>-</w:t>
      </w:r>
      <w:r>
        <w:tab/>
        <w:t>monitoring report events that occurred in the "udmEventNotifs"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77777777"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77777777" w:rsidR="00D2680C" w:rsidRDefault="00D2680C" w:rsidP="00D2680C">
      <w:pPr>
        <w:pStyle w:val="4"/>
      </w:pPr>
      <w:bookmarkStart w:id="394" w:name="_Toc72784142"/>
      <w:bookmarkStart w:id="395" w:name="_Toc73041688"/>
      <w:bookmarkStart w:id="396" w:name="_Toc81244755"/>
      <w:bookmarkStart w:id="397" w:name="_Toc88645325"/>
      <w:bookmarkStart w:id="398" w:name="_Toc89426237"/>
      <w:bookmarkStart w:id="399" w:name="_Toc94033122"/>
      <w:bookmarkStart w:id="400" w:name="_Toc97037278"/>
      <w:bookmarkStart w:id="401" w:name="_Toc97038287"/>
      <w:r>
        <w:t>4.3.2.2a</w:t>
      </w:r>
      <w:r>
        <w:tab/>
      </w:r>
      <w:r>
        <w:rPr>
          <w:lang w:eastAsia="ko-KR"/>
        </w:rPr>
        <w:t>Nmfaf_3caDataManagement_Subscribe</w:t>
      </w:r>
      <w:r>
        <w:t xml:space="preserve"> service operation</w:t>
      </w:r>
      <w:bookmarkEnd w:id="401"/>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
      </w:pPr>
      <w:bookmarkStart w:id="402" w:name="_Toc97038288"/>
      <w:r>
        <w:t>4.3.2.3</w:t>
      </w:r>
      <w:r>
        <w:tab/>
      </w:r>
      <w:r>
        <w:rPr>
          <w:lang w:eastAsia="ko-KR"/>
        </w:rPr>
        <w:t>Nmfaf_3caDataManagement_Notify</w:t>
      </w:r>
      <w:r>
        <w:t xml:space="preserve"> service operation</w:t>
      </w:r>
      <w:bookmarkEnd w:id="394"/>
      <w:bookmarkEnd w:id="395"/>
      <w:bookmarkEnd w:id="396"/>
      <w:bookmarkEnd w:id="397"/>
      <w:bookmarkEnd w:id="398"/>
      <w:bookmarkEnd w:id="399"/>
      <w:bookmarkEnd w:id="400"/>
      <w:bookmarkEnd w:id="402"/>
    </w:p>
    <w:p w14:paraId="1CCB411A" w14:textId="77777777" w:rsidR="00345A8F" w:rsidRDefault="00D862C6">
      <w:pPr>
        <w:pStyle w:val="5"/>
      </w:pPr>
      <w:bookmarkStart w:id="403" w:name="_Toc72784143"/>
      <w:bookmarkStart w:id="404" w:name="_Toc73041689"/>
      <w:bookmarkStart w:id="405" w:name="_Toc81244756"/>
      <w:bookmarkStart w:id="406" w:name="_Toc88645326"/>
      <w:bookmarkStart w:id="407" w:name="_Toc89426238"/>
      <w:bookmarkStart w:id="408" w:name="_Toc94033123"/>
      <w:bookmarkStart w:id="409" w:name="_Toc97037279"/>
      <w:bookmarkStart w:id="410" w:name="_Toc97038289"/>
      <w:r>
        <w:t>4.3.2.3.1</w:t>
      </w:r>
      <w:r>
        <w:tab/>
        <w:t>General</w:t>
      </w:r>
      <w:bookmarkEnd w:id="403"/>
      <w:bookmarkEnd w:id="404"/>
      <w:bookmarkEnd w:id="405"/>
      <w:bookmarkEnd w:id="406"/>
      <w:bookmarkEnd w:id="407"/>
      <w:bookmarkEnd w:id="408"/>
      <w:bookmarkEnd w:id="409"/>
      <w:bookmarkEnd w:id="410"/>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
      </w:pPr>
      <w:bookmarkStart w:id="411" w:name="_Toc72784144"/>
      <w:bookmarkStart w:id="412" w:name="_Toc73041690"/>
      <w:bookmarkStart w:id="413" w:name="_Toc81244757"/>
      <w:bookmarkStart w:id="414" w:name="_Toc88645327"/>
      <w:bookmarkStart w:id="415" w:name="_Toc89426239"/>
      <w:bookmarkStart w:id="416" w:name="_Toc94033124"/>
      <w:bookmarkStart w:id="417" w:name="_Toc97037280"/>
      <w:bookmarkStart w:id="418" w:name="_Toc97038290"/>
      <w:r>
        <w:t>4.3.2.3.</w:t>
      </w:r>
      <w:r w:rsidR="00DD1453">
        <w:t>2</w:t>
      </w:r>
      <w:r>
        <w:tab/>
      </w:r>
      <w:r w:rsidR="00DD1453">
        <w:t>Notification about the subscribed data or analytics</w:t>
      </w:r>
      <w:bookmarkEnd w:id="411"/>
      <w:bookmarkEnd w:id="412"/>
      <w:bookmarkEnd w:id="413"/>
      <w:bookmarkEnd w:id="414"/>
      <w:bookmarkEnd w:id="415"/>
      <w:bookmarkEnd w:id="416"/>
      <w:bookmarkEnd w:id="417"/>
      <w:bookmarkEnd w:id="418"/>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5.15pt;height:149.65pt" o:ole="">
            <v:imagedata r:id="rId28" o:title=""/>
          </v:shape>
          <o:OLEObject Type="Embed" ProgID="Visio.Drawing.15" ShapeID="_x0000_i1033" DrawAspect="Content" ObjectID="_1707651539" r:id="rId29"/>
        </w:object>
      </w:r>
    </w:p>
    <w:p w14:paraId="4359BF8B" w14:textId="77777777" w:rsidR="00DD1453" w:rsidRDefault="00DD1453" w:rsidP="00DD1453">
      <w:pPr>
        <w:pStyle w:val="TF"/>
      </w:pPr>
      <w:r>
        <w:t>Figure 4.3.2.3.2-1: MFAF notifies the NF service consumer about subscribed data or analytics or fetch instructions</w:t>
      </w:r>
    </w:p>
    <w:p w14:paraId="65161C93" w14:textId="77777777"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subclause 5.2.5 for the definition of this notificationURI),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18768265" w:rsidR="00DD1453" w:rsidRDefault="00DD1453" w:rsidP="00DD1453">
      <w:pPr>
        <w:pStyle w:val="B1"/>
      </w:pPr>
      <w:r>
        <w:rPr>
          <w:rFonts w:hint="eastAsia"/>
        </w:rPr>
        <w:t>a</w:t>
      </w:r>
      <w:r>
        <w:t xml:space="preserve">nd </w:t>
      </w:r>
      <w:r w:rsidR="00D2680C">
        <w:t>shall</w:t>
      </w:r>
      <w:r w:rsidR="00D2680C">
        <w:t xml:space="preserve"> </w:t>
      </w:r>
      <w:r>
        <w:t>include</w:t>
      </w:r>
      <w:r w:rsidR="00D2680C">
        <w:t xml:space="preserve"> </w:t>
      </w:r>
      <w:r w:rsidR="00D2680C">
        <w:t>at least one of the following</w:t>
      </w:r>
      <w:r>
        <w:t>:</w:t>
      </w:r>
    </w:p>
    <w:p w14:paraId="4DBFC0B2" w14:textId="15751378" w:rsidR="00DD1453" w:rsidRDefault="00DD1453" w:rsidP="00DD1453">
      <w:pPr>
        <w:pStyle w:val="B1"/>
      </w:pPr>
      <w:r>
        <w:rPr>
          <w:rFonts w:hint="eastAsia"/>
        </w:rPr>
        <w:t>-</w:t>
      </w:r>
      <w:r>
        <w:tab/>
      </w:r>
      <w:r>
        <w:rPr>
          <w:lang w:eastAsia="ja-JP"/>
        </w:rPr>
        <w:t>fetch instructions indicate whether the data or analytics are to be fetched by the Consumer in the "</w:t>
      </w:r>
      <w:r w:rsidR="00D2680C">
        <w:rPr>
          <w:lang w:eastAsia="ja-JP"/>
        </w:rPr>
        <w:t>fetchInstruction</w:t>
      </w:r>
      <w:r>
        <w:rPr>
          <w:lang w:eastAsia="ja-JP"/>
        </w:rPr>
        <w:t>" attribute; and</w:t>
      </w:r>
    </w:p>
    <w:p w14:paraId="50504142" w14:textId="2967FE37" w:rsidR="00DD1453" w:rsidRDefault="00DD1453" w:rsidP="00DD1453">
      <w:pPr>
        <w:pStyle w:val="B1"/>
      </w:pPr>
      <w:r>
        <w:t>-</w:t>
      </w:r>
      <w:r>
        <w:tab/>
      </w:r>
      <w:r w:rsidR="00D2680C">
        <w:t>information about the MFAF data or analytics in the "</w:t>
      </w:r>
      <w:r w:rsidR="00D2680C">
        <w:rPr>
          <w:noProof/>
          <w:lang w:eastAsia="zh-CN"/>
        </w:rPr>
        <w:t>dataAna</w:t>
      </w:r>
      <w:r w:rsidR="00D2680C">
        <w:t>Notifs" attribute, which contains</w:t>
      </w:r>
      <w:r w:rsidR="00D2680C">
        <w:t xml:space="preserve"> </w:t>
      </w:r>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"nefEventNotifs" attribute;</w:t>
      </w:r>
    </w:p>
    <w:p w14:paraId="604875ED" w14:textId="77777777" w:rsidR="00DD1453" w:rsidRDefault="00DD1453" w:rsidP="00DD1453">
      <w:pPr>
        <w:pStyle w:val="B2"/>
        <w:rPr>
          <w:noProof/>
          <w:lang w:eastAsia="zh-CN"/>
        </w:rPr>
      </w:pPr>
      <w:r>
        <w:t>-</w:t>
      </w:r>
      <w:r>
        <w:tab/>
        <w:t>application function events that occurred in the "afEventNotifs" attribute;</w:t>
      </w:r>
    </w:p>
    <w:p w14:paraId="56E0E12F" w14:textId="77777777" w:rsidR="00DD1453" w:rsidRDefault="00DD1453" w:rsidP="00DD1453">
      <w:pPr>
        <w:pStyle w:val="B2"/>
        <w:rPr>
          <w:noProof/>
          <w:lang w:eastAsia="zh-CN"/>
        </w:rPr>
      </w:pPr>
      <w:r>
        <w:t>-</w:t>
      </w:r>
      <w:r>
        <w:tab/>
        <w:t>access and mobility function events that occurred in the "amfEventNotifs"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"smfEventNotifs" attribute;</w:t>
      </w:r>
    </w:p>
    <w:p w14:paraId="024B3009" w14:textId="77777777" w:rsidR="00DD1453" w:rsidRPr="005B4E02" w:rsidRDefault="00DD1453" w:rsidP="00DD1453">
      <w:pPr>
        <w:pStyle w:val="B2"/>
      </w:pPr>
      <w:r>
        <w:t>-</w:t>
      </w:r>
      <w:r>
        <w:tab/>
        <w:t>monitoring report events that occurred in the "udmEventNotifs" attribute.</w:t>
      </w:r>
    </w:p>
    <w:p w14:paraId="197E7C60" w14:textId="77777777" w:rsidR="00DD1453" w:rsidRDefault="00DD1453" w:rsidP="00DD1453">
      <w:r>
        <w:t xml:space="preserve">Upon the reception of an HTTP POST request with "{notificationURI}"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47788D9A" w:rsidR="00345A8F" w:rsidRDefault="00DD1453">
      <w:r>
        <w:t>If errors occur when processing the HTTP POST request, the NF service consumer shall send an HTTP error response as specified in clause 5.2.7.</w:t>
      </w:r>
    </w:p>
    <w:p w14:paraId="4F63B5CE" w14:textId="629D9B33"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419" w:name="_Toc510696597"/>
      <w:bookmarkStart w:id="420" w:name="_Toc35971389"/>
      <w:bookmarkStart w:id="421" w:name="_Toc36812120"/>
      <w:bookmarkStart w:id="422" w:name="_Toc72784145"/>
      <w:bookmarkStart w:id="423" w:name="_Toc73041691"/>
      <w:bookmarkStart w:id="424" w:name="_Toc81244758"/>
      <w:bookmarkStart w:id="425" w:name="_Toc88645328"/>
      <w:bookmarkStart w:id="426" w:name="_Toc89426240"/>
      <w:bookmarkStart w:id="427" w:name="_Toc94033125"/>
      <w:bookmarkStart w:id="428" w:name="_Toc97037281"/>
      <w:bookmarkStart w:id="429" w:name="_Toc97038291"/>
      <w:r>
        <w:lastRenderedPageBreak/>
        <w:t>5</w:t>
      </w:r>
      <w:r>
        <w:tab/>
        <w:t>API Definitions</w:t>
      </w:r>
      <w:bookmarkEnd w:id="419"/>
      <w:bookmarkEnd w:id="420"/>
      <w:bookmarkEnd w:id="421"/>
      <w:bookmarkEnd w:id="422"/>
      <w:bookmarkEnd w:id="423"/>
      <w:bookmarkEnd w:id="424"/>
      <w:bookmarkEnd w:id="425"/>
      <w:bookmarkEnd w:id="426"/>
      <w:bookmarkEnd w:id="427"/>
      <w:bookmarkEnd w:id="428"/>
      <w:bookmarkEnd w:id="429"/>
    </w:p>
    <w:p w14:paraId="71F7AA14" w14:textId="77777777" w:rsidR="00345A8F" w:rsidRDefault="00D862C6">
      <w:pPr>
        <w:pStyle w:val="2"/>
      </w:pPr>
      <w:bookmarkStart w:id="430" w:name="_Toc72784146"/>
      <w:bookmarkStart w:id="431" w:name="_Toc73041692"/>
      <w:bookmarkStart w:id="432" w:name="_Toc81244759"/>
      <w:bookmarkStart w:id="433" w:name="_Toc88645329"/>
      <w:bookmarkStart w:id="434" w:name="_Toc89426241"/>
      <w:bookmarkStart w:id="435" w:name="_Toc94033126"/>
      <w:bookmarkStart w:id="436" w:name="_Toc97037282"/>
      <w:bookmarkStart w:id="437" w:name="_Toc510696649"/>
      <w:bookmarkStart w:id="438" w:name="_Hlk530142087"/>
      <w:bookmarkStart w:id="439" w:name="_Toc97038292"/>
      <w:r>
        <w:t>5.1</w:t>
      </w:r>
      <w:r>
        <w:tab/>
        <w:t>Nmfaf_3daDataManagement Service API</w:t>
      </w:r>
      <w:bookmarkEnd w:id="430"/>
      <w:bookmarkEnd w:id="431"/>
      <w:bookmarkEnd w:id="432"/>
      <w:bookmarkEnd w:id="433"/>
      <w:bookmarkEnd w:id="434"/>
      <w:bookmarkEnd w:id="435"/>
      <w:bookmarkEnd w:id="436"/>
      <w:bookmarkEnd w:id="439"/>
    </w:p>
    <w:p w14:paraId="78EFF3A6" w14:textId="77777777" w:rsidR="00345A8F" w:rsidRDefault="00D862C6">
      <w:pPr>
        <w:pStyle w:val="3"/>
      </w:pPr>
      <w:bookmarkStart w:id="440" w:name="_Toc72784147"/>
      <w:bookmarkStart w:id="441" w:name="_Toc73041693"/>
      <w:bookmarkStart w:id="442" w:name="_Toc81244760"/>
      <w:bookmarkStart w:id="443" w:name="_Toc88645330"/>
      <w:bookmarkStart w:id="444" w:name="_Toc89426242"/>
      <w:bookmarkStart w:id="445" w:name="_Toc94033127"/>
      <w:bookmarkStart w:id="446" w:name="_Toc97037283"/>
      <w:bookmarkStart w:id="447" w:name="_Toc97038293"/>
      <w:r>
        <w:t>5.1.1</w:t>
      </w:r>
      <w:r>
        <w:tab/>
        <w:t>Introduction</w:t>
      </w:r>
      <w:bookmarkEnd w:id="440"/>
      <w:bookmarkEnd w:id="441"/>
      <w:bookmarkEnd w:id="442"/>
      <w:bookmarkEnd w:id="443"/>
      <w:bookmarkEnd w:id="444"/>
      <w:bookmarkEnd w:id="445"/>
      <w:bookmarkEnd w:id="446"/>
      <w:bookmarkEnd w:id="447"/>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
      </w:pPr>
      <w:bookmarkStart w:id="448" w:name="_Toc72784148"/>
      <w:bookmarkStart w:id="449" w:name="_Toc73041694"/>
      <w:bookmarkStart w:id="450" w:name="_Toc81244761"/>
      <w:bookmarkStart w:id="451" w:name="_Toc88645331"/>
      <w:bookmarkStart w:id="452" w:name="_Toc89426243"/>
      <w:bookmarkStart w:id="453" w:name="_Toc94033128"/>
      <w:bookmarkStart w:id="454" w:name="_Toc97037284"/>
      <w:bookmarkStart w:id="455" w:name="_Toc97038294"/>
      <w:r>
        <w:t>5.1.2</w:t>
      </w:r>
      <w:r>
        <w:tab/>
        <w:t>Usage of HTTP</w:t>
      </w:r>
      <w:bookmarkEnd w:id="448"/>
      <w:bookmarkEnd w:id="449"/>
      <w:bookmarkEnd w:id="450"/>
      <w:bookmarkEnd w:id="451"/>
      <w:bookmarkEnd w:id="452"/>
      <w:bookmarkEnd w:id="453"/>
      <w:bookmarkEnd w:id="454"/>
      <w:bookmarkEnd w:id="455"/>
    </w:p>
    <w:p w14:paraId="61B02A9E" w14:textId="77777777" w:rsidR="00345A8F" w:rsidRDefault="00D862C6">
      <w:pPr>
        <w:pStyle w:val="4"/>
      </w:pPr>
      <w:bookmarkStart w:id="456" w:name="_Toc72784149"/>
      <w:bookmarkStart w:id="457" w:name="_Toc73041695"/>
      <w:bookmarkStart w:id="458" w:name="_Toc81244762"/>
      <w:bookmarkStart w:id="459" w:name="_Toc88645332"/>
      <w:bookmarkStart w:id="460" w:name="_Toc89426244"/>
      <w:bookmarkStart w:id="461" w:name="_Toc94033129"/>
      <w:bookmarkStart w:id="462" w:name="_Toc97037285"/>
      <w:bookmarkStart w:id="463" w:name="_Toc97038295"/>
      <w:r>
        <w:t>5.1.2.1</w:t>
      </w:r>
      <w:r>
        <w:tab/>
        <w:t>General</w:t>
      </w:r>
      <w:bookmarkEnd w:id="456"/>
      <w:bookmarkEnd w:id="457"/>
      <w:bookmarkEnd w:id="458"/>
      <w:bookmarkEnd w:id="459"/>
      <w:bookmarkEnd w:id="460"/>
      <w:bookmarkEnd w:id="461"/>
      <w:bookmarkEnd w:id="462"/>
      <w:bookmarkEnd w:id="463"/>
    </w:p>
    <w:p w14:paraId="3E5FDED1" w14:textId="77777777" w:rsidR="00345A8F" w:rsidRDefault="00D862C6">
      <w:pPr>
        <w:pStyle w:val="Guidance"/>
      </w:pPr>
      <w:r>
        <w:t>This clause will include a reference to TS 29.500 for the description of the Transport and HTTP/2.0 protocol requirements and for the security requirements.</w:t>
      </w:r>
    </w:p>
    <w:p w14:paraId="7EF3D595"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
      </w:pPr>
      <w:bookmarkStart w:id="464" w:name="_Toc72784150"/>
      <w:bookmarkStart w:id="465" w:name="_Toc73041696"/>
      <w:bookmarkStart w:id="466" w:name="_Toc81244763"/>
      <w:bookmarkStart w:id="467" w:name="_Toc88645333"/>
      <w:bookmarkStart w:id="468" w:name="_Toc89426245"/>
      <w:bookmarkStart w:id="469" w:name="_Toc94033130"/>
      <w:bookmarkStart w:id="470" w:name="_Toc97037286"/>
      <w:bookmarkStart w:id="471" w:name="_Toc97038296"/>
      <w:r>
        <w:t>5.1.2.2</w:t>
      </w:r>
      <w:r>
        <w:tab/>
        <w:t>HTTP standard headers</w:t>
      </w:r>
      <w:bookmarkEnd w:id="464"/>
      <w:bookmarkEnd w:id="465"/>
      <w:bookmarkEnd w:id="466"/>
      <w:bookmarkEnd w:id="467"/>
      <w:bookmarkEnd w:id="468"/>
      <w:bookmarkEnd w:id="469"/>
      <w:bookmarkEnd w:id="470"/>
      <w:bookmarkEnd w:id="471"/>
    </w:p>
    <w:p w14:paraId="199C9D4C" w14:textId="77777777" w:rsidR="00345A8F" w:rsidRDefault="00D862C6">
      <w:pPr>
        <w:pStyle w:val="5"/>
        <w:rPr>
          <w:lang w:eastAsia="zh-CN"/>
        </w:rPr>
      </w:pPr>
      <w:bookmarkStart w:id="472" w:name="_Toc72784151"/>
      <w:bookmarkStart w:id="473" w:name="_Toc73041697"/>
      <w:bookmarkStart w:id="474" w:name="_Toc81244764"/>
      <w:bookmarkStart w:id="475" w:name="_Toc88645334"/>
      <w:bookmarkStart w:id="476" w:name="_Toc89426246"/>
      <w:bookmarkStart w:id="477" w:name="_Toc94033131"/>
      <w:bookmarkStart w:id="478" w:name="_Toc97037287"/>
      <w:bookmarkStart w:id="479" w:name="_Toc97038297"/>
      <w:r>
        <w:t>5.1.2.2.1</w:t>
      </w:r>
      <w:r>
        <w:rPr>
          <w:rFonts w:hint="eastAsia"/>
          <w:lang w:eastAsia="zh-CN"/>
        </w:rPr>
        <w:tab/>
      </w:r>
      <w:r>
        <w:rPr>
          <w:lang w:eastAsia="zh-CN"/>
        </w:rPr>
        <w:t>General</w:t>
      </w:r>
      <w:bookmarkEnd w:id="472"/>
      <w:bookmarkEnd w:id="473"/>
      <w:bookmarkEnd w:id="474"/>
      <w:bookmarkEnd w:id="475"/>
      <w:bookmarkEnd w:id="476"/>
      <w:bookmarkEnd w:id="477"/>
      <w:bookmarkEnd w:id="478"/>
      <w:bookmarkEnd w:id="479"/>
    </w:p>
    <w:p w14:paraId="284B25C8" w14:textId="77777777" w:rsidR="00345A8F" w:rsidRDefault="00D862C6">
      <w:pPr>
        <w:rPr>
          <w:noProof/>
        </w:rPr>
      </w:pPr>
      <w:r>
        <w:rPr>
          <w:noProof/>
        </w:rPr>
        <w:t>See clause 5.1.2 of 3GPP TS 29.500 [4] for the usage of HTTP standard headers.</w:t>
      </w:r>
    </w:p>
    <w:p w14:paraId="65F533D5" w14:textId="77777777" w:rsidR="00345A8F" w:rsidRDefault="00D862C6">
      <w:pPr>
        <w:pStyle w:val="Guidance"/>
      </w:pPr>
      <w:r>
        <w:t>Add specific information for the API if applicable.</w:t>
      </w:r>
    </w:p>
    <w:p w14:paraId="0AD26BD7" w14:textId="77777777" w:rsidR="00345A8F" w:rsidRDefault="00D862C6">
      <w:pPr>
        <w:pStyle w:val="5"/>
      </w:pPr>
      <w:bookmarkStart w:id="480" w:name="_Toc72784152"/>
      <w:bookmarkStart w:id="481" w:name="_Toc73041698"/>
      <w:bookmarkStart w:id="482" w:name="_Toc81244765"/>
      <w:bookmarkStart w:id="483" w:name="_Toc88645335"/>
      <w:bookmarkStart w:id="484" w:name="_Toc89426247"/>
      <w:bookmarkStart w:id="485" w:name="_Toc94033132"/>
      <w:bookmarkStart w:id="486" w:name="_Toc97037288"/>
      <w:bookmarkStart w:id="487" w:name="_Toc97038298"/>
      <w:r>
        <w:t>5.1.2.2.2</w:t>
      </w:r>
      <w:r>
        <w:tab/>
        <w:t>Content type</w:t>
      </w:r>
      <w:bookmarkEnd w:id="480"/>
      <w:bookmarkEnd w:id="481"/>
      <w:bookmarkEnd w:id="482"/>
      <w:bookmarkEnd w:id="483"/>
      <w:bookmarkEnd w:id="484"/>
      <w:bookmarkEnd w:id="485"/>
      <w:bookmarkEnd w:id="486"/>
      <w:bookmarkEnd w:id="487"/>
    </w:p>
    <w:p w14:paraId="457FDB71" w14:textId="77777777"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
      </w:pPr>
      <w:bookmarkStart w:id="488" w:name="_Toc72784153"/>
      <w:bookmarkStart w:id="489" w:name="_Toc73041699"/>
      <w:bookmarkStart w:id="490" w:name="_Toc81244766"/>
      <w:bookmarkStart w:id="491" w:name="_Toc88645336"/>
      <w:bookmarkStart w:id="492" w:name="_Toc89426248"/>
      <w:bookmarkStart w:id="493" w:name="_Toc94033133"/>
      <w:bookmarkStart w:id="494" w:name="_Toc97037289"/>
      <w:bookmarkStart w:id="495" w:name="_Toc97038299"/>
      <w:r>
        <w:lastRenderedPageBreak/>
        <w:t>5.1.2.3</w:t>
      </w:r>
      <w:r>
        <w:tab/>
        <w:t>HTTP custom headers</w:t>
      </w:r>
      <w:bookmarkEnd w:id="488"/>
      <w:bookmarkEnd w:id="489"/>
      <w:bookmarkEnd w:id="490"/>
      <w:bookmarkEnd w:id="491"/>
      <w:bookmarkEnd w:id="492"/>
      <w:bookmarkEnd w:id="493"/>
      <w:bookmarkEnd w:id="494"/>
      <w:bookmarkEnd w:id="495"/>
    </w:p>
    <w:p w14:paraId="30A7EF5E" w14:textId="77777777" w:rsidR="00345A8F" w:rsidRDefault="00D862C6">
      <w:pPr>
        <w:rPr>
          <w:noProof/>
        </w:rPr>
      </w:pPr>
      <w:r>
        <w:rPr>
          <w:noProof/>
        </w:rPr>
        <w:t>The mandatory HTTP custom header fields specified in clause 5.1.3.2 of 3GPP TS 29.500 [4] shall be applicable.</w:t>
      </w:r>
    </w:p>
    <w:p w14:paraId="3596BAE5" w14:textId="77777777" w:rsidR="00345A8F" w:rsidRDefault="00D862C6">
      <w:pPr>
        <w:pStyle w:val="Guidance"/>
      </w:pPr>
      <w:r>
        <w:t>Add specific information for the API if applicable.</w:t>
      </w:r>
    </w:p>
    <w:p w14:paraId="728CC38C" w14:textId="77777777" w:rsidR="00345A8F" w:rsidRDefault="00D862C6">
      <w:pPr>
        <w:pStyle w:val="3"/>
      </w:pPr>
      <w:bookmarkStart w:id="496" w:name="_Toc72784154"/>
      <w:bookmarkStart w:id="497" w:name="_Toc73041700"/>
      <w:bookmarkStart w:id="498" w:name="_Toc81244767"/>
      <w:bookmarkStart w:id="499" w:name="_Toc88645337"/>
      <w:bookmarkStart w:id="500" w:name="_Toc89426249"/>
      <w:bookmarkStart w:id="501" w:name="_Toc94033134"/>
      <w:bookmarkStart w:id="502" w:name="_Toc97037290"/>
      <w:bookmarkStart w:id="503" w:name="_Toc97038300"/>
      <w:r>
        <w:t>5.1.3</w:t>
      </w:r>
      <w:r>
        <w:tab/>
        <w:t>Resources</w:t>
      </w:r>
      <w:bookmarkEnd w:id="496"/>
      <w:bookmarkEnd w:id="497"/>
      <w:bookmarkEnd w:id="498"/>
      <w:bookmarkEnd w:id="499"/>
      <w:bookmarkEnd w:id="500"/>
      <w:bookmarkEnd w:id="501"/>
      <w:bookmarkEnd w:id="502"/>
      <w:bookmarkEnd w:id="503"/>
    </w:p>
    <w:p w14:paraId="1D36C254" w14:textId="77777777" w:rsidR="00345A8F" w:rsidRDefault="00D862C6">
      <w:pPr>
        <w:pStyle w:val="4"/>
      </w:pPr>
      <w:bookmarkStart w:id="504" w:name="_Toc72784155"/>
      <w:bookmarkStart w:id="505" w:name="_Toc73041701"/>
      <w:bookmarkStart w:id="506" w:name="_Toc81244768"/>
      <w:bookmarkStart w:id="507" w:name="_Toc88645338"/>
      <w:bookmarkStart w:id="508" w:name="_Toc89426250"/>
      <w:bookmarkStart w:id="509" w:name="_Toc94033135"/>
      <w:bookmarkStart w:id="510" w:name="_Toc97037291"/>
      <w:bookmarkStart w:id="511" w:name="_Toc97038301"/>
      <w:r>
        <w:t>5.1.3.1</w:t>
      </w:r>
      <w:r>
        <w:tab/>
        <w:t>Overview</w:t>
      </w:r>
      <w:bookmarkEnd w:id="504"/>
      <w:bookmarkEnd w:id="505"/>
      <w:bookmarkEnd w:id="506"/>
      <w:bookmarkEnd w:id="507"/>
      <w:bookmarkEnd w:id="508"/>
      <w:bookmarkEnd w:id="509"/>
      <w:bookmarkEnd w:id="510"/>
      <w:bookmarkEnd w:id="511"/>
    </w:p>
    <w:p w14:paraId="53254E44" w14:textId="77777777" w:rsidR="00345A8F" w:rsidRDefault="00865A7E">
      <w:pPr>
        <w:pStyle w:val="TH"/>
        <w:rPr>
          <w:lang w:val="en-US"/>
        </w:rPr>
      </w:pPr>
      <w:r>
        <w:object w:dxaOrig="7605" w:dyaOrig="3165" w14:anchorId="11E73021">
          <v:shape id="_x0000_i1034" type="#_x0000_t75" style="width:379.4pt;height:158.4pt" o:ole="">
            <v:imagedata r:id="rId30" o:title=""/>
          </v:shape>
          <o:OLEObject Type="Embed" ProgID="Visio.Drawing.15" ShapeID="_x0000_i1034" DrawAspect="Content" ObjectID="_1707651540" r:id="rId31"/>
        </w:object>
      </w:r>
    </w:p>
    <w:p w14:paraId="59387539" w14:textId="77777777" w:rsidR="00345A8F" w:rsidRDefault="00D862C6">
      <w:pPr>
        <w:pStyle w:val="TF"/>
      </w:pPr>
      <w:r>
        <w:t>Figure 5.1.3.1-1: Resource URI structure of the Nmfaf_3daDataManagement API</w:t>
      </w:r>
    </w:p>
    <w:p w14:paraId="65F5E279" w14:textId="77777777" w:rsidR="00345A8F" w:rsidRDefault="00D862C6">
      <w:r>
        <w:t>Table 5.1.3.1-1 provides an overview of the resources and applicable HTTP methods.</w:t>
      </w:r>
    </w:p>
    <w:p w14:paraId="24FE22D6" w14:textId="77777777" w:rsidR="00345A8F" w:rsidRDefault="00D862C6">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Modifies an existing Individual MFAF Configuration subresource.</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
      </w:pPr>
      <w:bookmarkStart w:id="512" w:name="_Toc72784156"/>
      <w:bookmarkStart w:id="513" w:name="_Toc73041702"/>
      <w:bookmarkStart w:id="514" w:name="_Toc81244769"/>
      <w:bookmarkStart w:id="515" w:name="_Toc88645339"/>
      <w:bookmarkStart w:id="516" w:name="_Toc89426251"/>
      <w:bookmarkStart w:id="517" w:name="_Toc94033136"/>
      <w:bookmarkStart w:id="518" w:name="_Toc97037292"/>
      <w:bookmarkStart w:id="519" w:name="_Toc97038302"/>
      <w:r>
        <w:t>5.1.3.2</w:t>
      </w:r>
      <w:r>
        <w:tab/>
        <w:t xml:space="preserve">Resource: </w:t>
      </w:r>
      <w:r w:rsidR="00865A7E" w:rsidRPr="00865A7E">
        <w:t>MFAF Configurations</w:t>
      </w:r>
      <w:bookmarkEnd w:id="512"/>
      <w:bookmarkEnd w:id="513"/>
      <w:bookmarkEnd w:id="514"/>
      <w:bookmarkEnd w:id="515"/>
      <w:bookmarkEnd w:id="516"/>
      <w:bookmarkEnd w:id="517"/>
      <w:bookmarkEnd w:id="518"/>
      <w:bookmarkEnd w:id="519"/>
    </w:p>
    <w:p w14:paraId="335CB665" w14:textId="77777777" w:rsidR="00345A8F" w:rsidRDefault="00D862C6">
      <w:pPr>
        <w:pStyle w:val="5"/>
      </w:pPr>
      <w:bookmarkStart w:id="520" w:name="_Toc72784157"/>
      <w:bookmarkStart w:id="521" w:name="_Toc73041703"/>
      <w:bookmarkStart w:id="522" w:name="_Toc81244770"/>
      <w:bookmarkStart w:id="523" w:name="_Toc88645340"/>
      <w:bookmarkStart w:id="524" w:name="_Toc89426252"/>
      <w:bookmarkStart w:id="525" w:name="_Toc94033137"/>
      <w:bookmarkStart w:id="526" w:name="_Toc97037293"/>
      <w:bookmarkStart w:id="527" w:name="_Toc97038303"/>
      <w:r>
        <w:t>5.1.3.2.1</w:t>
      </w:r>
      <w:r>
        <w:tab/>
        <w:t>Description</w:t>
      </w:r>
      <w:bookmarkEnd w:id="520"/>
      <w:bookmarkEnd w:id="521"/>
      <w:bookmarkEnd w:id="522"/>
      <w:bookmarkEnd w:id="523"/>
      <w:bookmarkEnd w:id="524"/>
      <w:bookmarkEnd w:id="525"/>
      <w:bookmarkEnd w:id="526"/>
      <w:bookmarkEnd w:id="52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
      </w:pPr>
      <w:bookmarkStart w:id="528" w:name="_Toc72784158"/>
      <w:bookmarkStart w:id="529" w:name="_Toc73041704"/>
      <w:bookmarkStart w:id="530" w:name="_Toc81244771"/>
      <w:bookmarkStart w:id="531" w:name="_Toc88645341"/>
      <w:bookmarkStart w:id="532" w:name="_Toc89426253"/>
      <w:bookmarkStart w:id="533" w:name="_Toc94033138"/>
      <w:bookmarkStart w:id="534" w:name="_Toc97037294"/>
      <w:bookmarkStart w:id="535" w:name="_Toc97038304"/>
      <w:r>
        <w:t>5.1.3.2.2</w:t>
      </w:r>
      <w:r>
        <w:tab/>
        <w:t>Resource Definition</w:t>
      </w:r>
      <w:bookmarkEnd w:id="528"/>
      <w:bookmarkEnd w:id="529"/>
      <w:bookmarkEnd w:id="530"/>
      <w:bookmarkEnd w:id="531"/>
      <w:bookmarkEnd w:id="532"/>
      <w:bookmarkEnd w:id="533"/>
      <w:bookmarkEnd w:id="534"/>
      <w:bookmarkEnd w:id="535"/>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5"/>
      </w:pPr>
      <w:bookmarkStart w:id="536" w:name="_Toc72784159"/>
      <w:bookmarkStart w:id="537" w:name="_Toc73041705"/>
      <w:bookmarkStart w:id="538" w:name="_Toc81244772"/>
      <w:bookmarkStart w:id="539" w:name="_Toc88645342"/>
      <w:bookmarkStart w:id="540" w:name="_Toc89426254"/>
      <w:bookmarkStart w:id="541" w:name="_Toc94033139"/>
      <w:bookmarkStart w:id="542" w:name="_Toc97037295"/>
      <w:bookmarkStart w:id="543" w:name="_Toc97038305"/>
      <w:r>
        <w:t>5.1.3.2.3</w:t>
      </w:r>
      <w:r>
        <w:tab/>
        <w:t>Resource Standard Methods</w:t>
      </w:r>
      <w:bookmarkEnd w:id="536"/>
      <w:bookmarkEnd w:id="537"/>
      <w:bookmarkEnd w:id="538"/>
      <w:bookmarkEnd w:id="539"/>
      <w:bookmarkEnd w:id="540"/>
      <w:bookmarkEnd w:id="541"/>
      <w:bookmarkEnd w:id="542"/>
      <w:bookmarkEnd w:id="543"/>
    </w:p>
    <w:p w14:paraId="1E1C5306" w14:textId="77777777" w:rsidR="00345A8F" w:rsidRDefault="00D862C6">
      <w:pPr>
        <w:pStyle w:val="6"/>
      </w:pPr>
      <w:bookmarkStart w:id="544" w:name="_Toc72784160"/>
      <w:bookmarkStart w:id="545" w:name="_Toc73041706"/>
      <w:bookmarkStart w:id="546" w:name="_Toc81244773"/>
      <w:bookmarkStart w:id="547" w:name="_Toc88645343"/>
      <w:bookmarkStart w:id="548" w:name="_Toc89426255"/>
      <w:bookmarkStart w:id="549" w:name="_Toc94033140"/>
      <w:bookmarkStart w:id="550" w:name="_Toc97037296"/>
      <w:bookmarkStart w:id="551" w:name="_Toc97038306"/>
      <w:r>
        <w:t>5.1.3.2.3.1</w:t>
      </w:r>
      <w:r>
        <w:tab/>
      </w:r>
      <w:bookmarkEnd w:id="544"/>
      <w:bookmarkEnd w:id="545"/>
      <w:r w:rsidR="00865A7E">
        <w:t>POST</w:t>
      </w:r>
      <w:bookmarkEnd w:id="546"/>
      <w:bookmarkEnd w:id="547"/>
      <w:bookmarkEnd w:id="548"/>
      <w:bookmarkEnd w:id="549"/>
      <w:bookmarkEnd w:id="550"/>
      <w:bookmarkEnd w:id="551"/>
    </w:p>
    <w:p w14:paraId="3FA9E034" w14:textId="77777777" w:rsidR="00345A8F" w:rsidRDefault="00D862C6">
      <w:r>
        <w:t>This method shall support the URI query parameters specified in table 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77777777" w:rsidR="00345A8F" w:rsidRDefault="00D862C6">
      <w:r>
        <w:t>This method shall support the request data structures specified in table 5.1.3.2.3.1-2 and the response data structures and response codes specified in table 5.1.3.2.3.1-3.</w:t>
      </w:r>
    </w:p>
    <w:p w14:paraId="6C1BE4D3" w14:textId="77777777" w:rsidR="00345A8F" w:rsidRDefault="00D862C6">
      <w:pPr>
        <w:pStyle w:val="TH"/>
      </w:pPr>
      <w:r>
        <w:t xml:space="preserve">Table 5.1.3.2.3.1-2: Data structures 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77777777" w:rsidR="00345A8F" w:rsidRDefault="00D862C6">
      <w:pPr>
        <w:pStyle w:val="TH"/>
      </w:pPr>
      <w:r>
        <w:t xml:space="preserve">Table 5.1.3.2.3.1-3: Data 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77777777" w:rsidR="00345A8F" w:rsidRDefault="00D862C6">
            <w:pPr>
              <w:pStyle w:val="TAN"/>
            </w:pPr>
            <w:r>
              <w:t>NOTE:</w:t>
            </w:r>
            <w:r>
              <w:rPr>
                <w:noProof/>
              </w:rPr>
              <w:tab/>
              <w:t xml:space="preserve">The manadatory </w:t>
            </w:r>
            <w:r>
              <w:t xml:space="preserve">HTTP error status code for the </w:t>
            </w:r>
            <w:r w:rsidR="00865A7E">
              <w:t>POST</w:t>
            </w:r>
            <w:r>
              <w:t xml:space="preserve"> method listed in Table 5.</w:t>
            </w:r>
            <w:r w:rsidR="00DB0E87">
              <w:t>2</w:t>
            </w:r>
            <w:r>
              <w:t>.7.1-1 of 3GPP TS 29.500 [4] also apply.</w:t>
            </w:r>
          </w:p>
        </w:tc>
      </w:tr>
    </w:tbl>
    <w:p w14:paraId="47EBF62A" w14:textId="77777777" w:rsidR="00345A8F" w:rsidRDefault="00345A8F"/>
    <w:p w14:paraId="424F959B" w14:textId="77777777" w:rsidR="00345A8F" w:rsidRDefault="00D862C6">
      <w:pPr>
        <w:pStyle w:val="TH"/>
        <w:rPr>
          <w:rFonts w:cs="Arial"/>
        </w:rPr>
      </w:pPr>
      <w:r>
        <w:t>Table 5.1.3.2.3.1-</w:t>
      </w:r>
      <w:r w:rsidR="00865A7E">
        <w:t>4</w:t>
      </w:r>
      <w:r>
        <w:t xml:space="preserve">: Headers supported by the </w:t>
      </w:r>
      <w:r w:rsidR="00865A7E">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{apiRoot}/nmfaf-3dadatamanagement/v1/configurations/{transRefId}</w:t>
            </w:r>
          </w:p>
        </w:tc>
      </w:tr>
    </w:tbl>
    <w:p w14:paraId="74719DD2" w14:textId="77777777" w:rsidR="00345A8F" w:rsidRDefault="00345A8F"/>
    <w:p w14:paraId="45C0890F" w14:textId="77777777" w:rsidR="00345A8F" w:rsidRDefault="00D862C6">
      <w:pPr>
        <w:pStyle w:val="5"/>
      </w:pPr>
      <w:bookmarkStart w:id="552" w:name="_Toc72784162"/>
      <w:bookmarkStart w:id="553" w:name="_Toc73041708"/>
      <w:bookmarkStart w:id="554" w:name="_Toc81244774"/>
      <w:bookmarkStart w:id="555" w:name="_Toc88645344"/>
      <w:bookmarkStart w:id="556" w:name="_Toc89426256"/>
      <w:bookmarkStart w:id="557" w:name="_Toc94033141"/>
      <w:bookmarkStart w:id="558" w:name="_Toc97037297"/>
      <w:bookmarkStart w:id="559" w:name="_Toc97038307"/>
      <w:r>
        <w:t>5.1.3.2.4</w:t>
      </w:r>
      <w:r>
        <w:tab/>
        <w:t>Resource Custom Operations</w:t>
      </w:r>
      <w:bookmarkEnd w:id="552"/>
      <w:bookmarkEnd w:id="553"/>
      <w:bookmarkEnd w:id="554"/>
      <w:bookmarkEnd w:id="555"/>
      <w:bookmarkEnd w:id="556"/>
      <w:bookmarkEnd w:id="557"/>
      <w:bookmarkEnd w:id="558"/>
      <w:bookmarkEnd w:id="559"/>
    </w:p>
    <w:p w14:paraId="0656E363" w14:textId="77777777" w:rsidR="00865A7E" w:rsidRPr="00C87427" w:rsidRDefault="00865A7E" w:rsidP="00C87427">
      <w:r w:rsidRPr="00865A7E">
        <w:t>None in this release of the specification.</w:t>
      </w:r>
    </w:p>
    <w:p w14:paraId="4E5E05C3" w14:textId="77777777" w:rsidR="00345A8F" w:rsidRDefault="00D862C6">
      <w:pPr>
        <w:pStyle w:val="4"/>
      </w:pPr>
      <w:bookmarkStart w:id="560" w:name="_Toc88645345"/>
      <w:bookmarkStart w:id="561" w:name="_Toc89426257"/>
      <w:bookmarkStart w:id="562" w:name="_Toc94033142"/>
      <w:bookmarkStart w:id="563" w:name="_Toc97037298"/>
      <w:bookmarkStart w:id="564" w:name="_Toc72784168"/>
      <w:bookmarkStart w:id="565" w:name="_Toc73041714"/>
      <w:bookmarkStart w:id="566" w:name="_Toc81244775"/>
      <w:bookmarkStart w:id="567" w:name="_Toc97038308"/>
      <w:r>
        <w:t>5.1.3.3</w:t>
      </w:r>
      <w:r>
        <w:tab/>
        <w:t xml:space="preserve">Resource: </w:t>
      </w:r>
      <w:r w:rsidR="00DB0E87">
        <w:t xml:space="preserve">Individual </w:t>
      </w:r>
      <w:r w:rsidR="00DB0E87" w:rsidRPr="00865A7E">
        <w:t>MFAF Configuration</w:t>
      </w:r>
      <w:bookmarkEnd w:id="560"/>
      <w:bookmarkEnd w:id="561"/>
      <w:bookmarkEnd w:id="562"/>
      <w:bookmarkEnd w:id="563"/>
      <w:bookmarkEnd w:id="567"/>
      <w:r w:rsidR="00DB0E87" w:rsidDel="00DB0E87">
        <w:t xml:space="preserve"> </w:t>
      </w:r>
      <w:bookmarkEnd w:id="564"/>
      <w:bookmarkEnd w:id="565"/>
      <w:bookmarkEnd w:id="566"/>
    </w:p>
    <w:p w14:paraId="080FD78B" w14:textId="77777777" w:rsidR="00DB0E87" w:rsidRDefault="00DB0E87" w:rsidP="00DB0E87">
      <w:pPr>
        <w:pStyle w:val="5"/>
      </w:pPr>
      <w:bookmarkStart w:id="568" w:name="_Toc88645346"/>
      <w:bookmarkStart w:id="569" w:name="_Toc89426258"/>
      <w:bookmarkStart w:id="570" w:name="_Toc94033143"/>
      <w:bookmarkStart w:id="571" w:name="_Toc97037299"/>
      <w:bookmarkStart w:id="572" w:name="_Toc97038309"/>
      <w:r>
        <w:t>5.1.3.2.1</w:t>
      </w:r>
      <w:r>
        <w:tab/>
        <w:t>Description</w:t>
      </w:r>
      <w:bookmarkEnd w:id="568"/>
      <w:bookmarkEnd w:id="569"/>
      <w:bookmarkEnd w:id="570"/>
      <w:bookmarkEnd w:id="571"/>
      <w:bookmarkEnd w:id="572"/>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
      </w:pPr>
      <w:bookmarkStart w:id="573" w:name="_Toc88645347"/>
      <w:bookmarkStart w:id="574" w:name="_Toc89426259"/>
      <w:bookmarkStart w:id="575" w:name="_Toc94033144"/>
      <w:bookmarkStart w:id="576" w:name="_Toc97037300"/>
      <w:bookmarkStart w:id="577" w:name="_Toc97038310"/>
      <w:r>
        <w:t>5.1.3.3.2</w:t>
      </w:r>
      <w:r>
        <w:tab/>
        <w:t>Resource Definition</w:t>
      </w:r>
      <w:bookmarkEnd w:id="573"/>
      <w:bookmarkEnd w:id="574"/>
      <w:bookmarkEnd w:id="575"/>
      <w:bookmarkEnd w:id="576"/>
      <w:bookmarkEnd w:id="577"/>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lastRenderedPageBreak/>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
      </w:pPr>
      <w:bookmarkStart w:id="578" w:name="_Toc88645348"/>
      <w:bookmarkStart w:id="579" w:name="_Toc89426260"/>
      <w:bookmarkStart w:id="580" w:name="_Toc94033145"/>
      <w:bookmarkStart w:id="581" w:name="_Toc97037301"/>
      <w:bookmarkStart w:id="582" w:name="_Toc97038311"/>
      <w:r>
        <w:t>5.1.3.3.3</w:t>
      </w:r>
      <w:r>
        <w:tab/>
        <w:t>Resource Standard Methods</w:t>
      </w:r>
      <w:bookmarkEnd w:id="578"/>
      <w:bookmarkEnd w:id="579"/>
      <w:bookmarkEnd w:id="580"/>
      <w:bookmarkEnd w:id="581"/>
      <w:bookmarkEnd w:id="582"/>
    </w:p>
    <w:p w14:paraId="0E1D95C7" w14:textId="77777777" w:rsidR="00DB0E87" w:rsidRDefault="00DB0E87" w:rsidP="00DB0E87">
      <w:pPr>
        <w:pStyle w:val="6"/>
      </w:pPr>
      <w:bookmarkStart w:id="583" w:name="_Toc88645349"/>
      <w:bookmarkStart w:id="584" w:name="_Toc89426261"/>
      <w:bookmarkStart w:id="585" w:name="_Toc94033146"/>
      <w:bookmarkStart w:id="586" w:name="_Toc97037302"/>
      <w:bookmarkStart w:id="587" w:name="_Toc97038312"/>
      <w:r>
        <w:t>5.1.3.3.3.1</w:t>
      </w:r>
      <w:r>
        <w:tab/>
        <w:t>PUT</w:t>
      </w:r>
      <w:bookmarkEnd w:id="583"/>
      <w:bookmarkEnd w:id="584"/>
      <w:bookmarkEnd w:id="585"/>
      <w:bookmarkEnd w:id="586"/>
      <w:bookmarkEnd w:id="587"/>
    </w:p>
    <w:p w14:paraId="2007AF8A" w14:textId="77777777" w:rsidR="00DB0E87" w:rsidRDefault="00DB0E87" w:rsidP="00DB0E87">
      <w:r>
        <w:t>This method shall support the URI query parameters specified in table 5.1.3.3.3.1-1.</w:t>
      </w:r>
    </w:p>
    <w:p w14:paraId="61E5F61B" w14:textId="77777777" w:rsidR="00DB0E87" w:rsidRDefault="00DB0E87" w:rsidP="00DB0E87">
      <w:pPr>
        <w:pStyle w:val="TH"/>
        <w:rPr>
          <w:rFonts w:cs="Arial"/>
        </w:rPr>
      </w:pPr>
      <w:r>
        <w:t>Table 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77777777" w:rsidR="00DB0E87" w:rsidRDefault="00DB0E87" w:rsidP="00DB0E87">
      <w:r>
        <w:t>This method shall support the request data structures specified in table 5.1.3.3.3.1-2 and the response data structures and response codes specified in table 5.1.3.3.3.1-3.</w:t>
      </w:r>
    </w:p>
    <w:p w14:paraId="7340E3EA" w14:textId="77777777" w:rsidR="00DB0E87" w:rsidRDefault="00DB0E87" w:rsidP="00DB0E87">
      <w:pPr>
        <w:pStyle w:val="TH"/>
      </w:pPr>
      <w:r>
        <w:t>Table 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77777777" w:rsidR="00DB0E87" w:rsidRDefault="00DB0E87" w:rsidP="00DB0E87">
      <w:pPr>
        <w:pStyle w:val="TH"/>
      </w:pPr>
      <w:r>
        <w:t>Table 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77777777" w:rsidR="00DB0E87" w:rsidRDefault="00DB0E87" w:rsidP="00BD2487">
            <w:pPr>
              <w:pStyle w:val="TAN"/>
            </w:pPr>
            <w:r>
              <w:t>NOTE:</w:t>
            </w:r>
            <w:r>
              <w:rPr>
                <w:noProof/>
              </w:rPr>
              <w:tab/>
              <w:t xml:space="preserve">The manadatory </w:t>
            </w:r>
            <w:r>
              <w:t>HTTP error status code for the PUT method listed in Table 5.2.7.1-1 of 3GPP TS 29.500 [4] also apply.</w:t>
            </w:r>
          </w:p>
        </w:tc>
      </w:tr>
    </w:tbl>
    <w:p w14:paraId="333CB513" w14:textId="77777777" w:rsidR="00DB0E87" w:rsidRDefault="00DB0E87" w:rsidP="00DB0E87"/>
    <w:p w14:paraId="3AFB6B6D" w14:textId="77777777" w:rsidR="00DB0E87" w:rsidRPr="00427AA8" w:rsidRDefault="00DB0E87" w:rsidP="00DB0E87">
      <w:pPr>
        <w:pStyle w:val="6"/>
        <w:rPr>
          <w:lang w:val="en-US"/>
        </w:rPr>
      </w:pPr>
      <w:bookmarkStart w:id="588" w:name="_Toc88645350"/>
      <w:bookmarkStart w:id="589" w:name="_Toc89426262"/>
      <w:bookmarkStart w:id="590" w:name="_Toc94033147"/>
      <w:bookmarkStart w:id="591" w:name="_Toc97037303"/>
      <w:bookmarkStart w:id="592" w:name="_Toc97038313"/>
      <w:r>
        <w:t>5.1.3.3.3.2</w:t>
      </w:r>
      <w:r>
        <w:tab/>
      </w:r>
      <w:r>
        <w:rPr>
          <w:rFonts w:hint="eastAsia"/>
          <w:lang w:eastAsia="zh-CN"/>
        </w:rPr>
        <w:t>DELETE</w:t>
      </w:r>
      <w:bookmarkEnd w:id="588"/>
      <w:bookmarkEnd w:id="589"/>
      <w:bookmarkEnd w:id="590"/>
      <w:bookmarkEnd w:id="591"/>
      <w:bookmarkEnd w:id="592"/>
    </w:p>
    <w:p w14:paraId="5A55000D" w14:textId="77777777" w:rsidR="00DB0E87" w:rsidRDefault="00DB0E87" w:rsidP="00DB0E87">
      <w:r>
        <w:t>This method shall support the URI query parameters specified in table 5.1.3.3.3.2-1.</w:t>
      </w:r>
    </w:p>
    <w:p w14:paraId="09EFC932" w14:textId="77777777" w:rsidR="00DB0E87" w:rsidRDefault="00DB0E87" w:rsidP="00DB0E87">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77777777" w:rsidR="00DB0E87" w:rsidRDefault="00DB0E87" w:rsidP="00DB0E87">
      <w:r>
        <w:t>This method shall support the request data structures specified in table 5.1.3.3.3.2-2 and the response data structures and response codes specified in table 5.1.3.3.3.2-3.</w:t>
      </w:r>
    </w:p>
    <w:p w14:paraId="11127112" w14:textId="77777777" w:rsidR="00DB0E87" w:rsidRDefault="00DB0E87" w:rsidP="00DB0E87">
      <w:pPr>
        <w:pStyle w:val="TH"/>
      </w:pPr>
      <w:r>
        <w:t>Table 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77777777" w:rsidR="00DB0E87" w:rsidRDefault="00DB0E87" w:rsidP="00DB0E87">
      <w:pPr>
        <w:pStyle w:val="TH"/>
      </w:pPr>
      <w:r>
        <w:lastRenderedPageBreak/>
        <w:t>Table 5.1.3.3.3.</w:t>
      </w:r>
      <w:r w:rsidR="00993E37">
        <w:t>2</w:t>
      </w:r>
      <w:r>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77777777" w:rsidR="00DB0E87" w:rsidRDefault="00DB0E87" w:rsidP="00BD2487">
            <w:pPr>
              <w:pStyle w:val="TAN"/>
            </w:pPr>
            <w:r>
              <w:t>NOTE:</w:t>
            </w:r>
            <w:r>
              <w:rPr>
                <w:noProof/>
              </w:rPr>
              <w:tab/>
              <w:t xml:space="preserve">The manadatory </w:t>
            </w:r>
            <w:r>
              <w:t>HTTP error status code for the DELETE method listed in Table 5.2.7.1-1 of 3GPP TS 29.500 [4] also apply.</w:t>
            </w:r>
          </w:p>
        </w:tc>
      </w:tr>
    </w:tbl>
    <w:p w14:paraId="73C659E8" w14:textId="77777777" w:rsidR="00DB0E87" w:rsidRPr="007803A9" w:rsidRDefault="00DB0E87" w:rsidP="0064130F"/>
    <w:p w14:paraId="1B74100C" w14:textId="77777777" w:rsidR="00345A8F" w:rsidRDefault="00D862C6">
      <w:pPr>
        <w:pStyle w:val="3"/>
      </w:pPr>
      <w:bookmarkStart w:id="593" w:name="_Toc72784169"/>
      <w:bookmarkStart w:id="594" w:name="_Toc73041715"/>
      <w:bookmarkStart w:id="595" w:name="_Toc81244776"/>
      <w:bookmarkStart w:id="596" w:name="_Toc88645351"/>
      <w:bookmarkStart w:id="597" w:name="_Toc89426263"/>
      <w:bookmarkStart w:id="598" w:name="_Toc94033148"/>
      <w:bookmarkStart w:id="599" w:name="_Toc97037304"/>
      <w:bookmarkStart w:id="600" w:name="_Toc97038314"/>
      <w:r>
        <w:t>5.1.4</w:t>
      </w:r>
      <w:r>
        <w:tab/>
        <w:t>Custom Operations without associated resources</w:t>
      </w:r>
      <w:bookmarkEnd w:id="593"/>
      <w:bookmarkEnd w:id="594"/>
      <w:bookmarkEnd w:id="595"/>
      <w:bookmarkEnd w:id="596"/>
      <w:bookmarkEnd w:id="597"/>
      <w:bookmarkEnd w:id="598"/>
      <w:bookmarkEnd w:id="599"/>
      <w:bookmarkEnd w:id="600"/>
    </w:p>
    <w:p w14:paraId="4E984C17" w14:textId="77777777" w:rsidR="00DB0E87" w:rsidRPr="007803A9" w:rsidRDefault="00DB0E87" w:rsidP="0064130F">
      <w:r w:rsidRPr="00865A7E">
        <w:t>None in this release of the specification.</w:t>
      </w:r>
    </w:p>
    <w:p w14:paraId="43ABDCE1" w14:textId="77777777" w:rsidR="00345A8F" w:rsidRDefault="00D862C6">
      <w:pPr>
        <w:pStyle w:val="3"/>
      </w:pPr>
      <w:bookmarkStart w:id="601" w:name="_Toc72784175"/>
      <w:bookmarkStart w:id="602" w:name="_Toc73041721"/>
      <w:bookmarkStart w:id="603" w:name="_Toc81244782"/>
      <w:bookmarkStart w:id="604" w:name="_Toc88645352"/>
      <w:bookmarkStart w:id="605" w:name="_Toc89426264"/>
      <w:bookmarkStart w:id="606" w:name="_Toc94033149"/>
      <w:bookmarkStart w:id="607" w:name="_Toc97037305"/>
      <w:bookmarkStart w:id="608" w:name="_Toc97038315"/>
      <w:r>
        <w:t>5.1.5</w:t>
      </w:r>
      <w:r>
        <w:tab/>
        <w:t>Notifications</w:t>
      </w:r>
      <w:bookmarkEnd w:id="601"/>
      <w:bookmarkEnd w:id="602"/>
      <w:bookmarkEnd w:id="603"/>
      <w:bookmarkEnd w:id="604"/>
      <w:bookmarkEnd w:id="605"/>
      <w:bookmarkEnd w:id="606"/>
      <w:bookmarkEnd w:id="607"/>
      <w:bookmarkEnd w:id="608"/>
    </w:p>
    <w:p w14:paraId="33458B5D" w14:textId="77777777" w:rsidR="00DB0E87" w:rsidRPr="007803A9" w:rsidRDefault="00DB0E87" w:rsidP="0064130F">
      <w:r w:rsidRPr="00865A7E">
        <w:t>None in this release of the specification.</w:t>
      </w:r>
    </w:p>
    <w:p w14:paraId="0E0050A5" w14:textId="77777777" w:rsidR="00345A8F" w:rsidRDefault="00D862C6">
      <w:pPr>
        <w:pStyle w:val="3"/>
      </w:pPr>
      <w:bookmarkStart w:id="609" w:name="_Toc72784183"/>
      <w:bookmarkStart w:id="610" w:name="_Toc73041729"/>
      <w:bookmarkStart w:id="611" w:name="_Toc81244790"/>
      <w:bookmarkStart w:id="612" w:name="_Toc88645353"/>
      <w:bookmarkStart w:id="613" w:name="_Toc89426265"/>
      <w:bookmarkStart w:id="614" w:name="_Toc94033150"/>
      <w:bookmarkStart w:id="615" w:name="_Toc97037306"/>
      <w:bookmarkStart w:id="616" w:name="_Toc97038316"/>
      <w:r>
        <w:t>5.1.6</w:t>
      </w:r>
      <w:r>
        <w:tab/>
        <w:t>Data Model</w:t>
      </w:r>
      <w:bookmarkEnd w:id="609"/>
      <w:bookmarkEnd w:id="610"/>
      <w:bookmarkEnd w:id="611"/>
      <w:bookmarkEnd w:id="612"/>
      <w:bookmarkEnd w:id="613"/>
      <w:bookmarkEnd w:id="614"/>
      <w:bookmarkEnd w:id="615"/>
      <w:bookmarkEnd w:id="616"/>
    </w:p>
    <w:p w14:paraId="3D2285F6" w14:textId="77777777" w:rsidR="00345A8F" w:rsidRDefault="00D862C6">
      <w:pPr>
        <w:pStyle w:val="4"/>
      </w:pPr>
      <w:bookmarkStart w:id="617" w:name="_Toc72784184"/>
      <w:bookmarkStart w:id="618" w:name="_Toc73041730"/>
      <w:bookmarkStart w:id="619" w:name="_Toc81244791"/>
      <w:bookmarkStart w:id="620" w:name="_Toc88645354"/>
      <w:bookmarkStart w:id="621" w:name="_Toc89426266"/>
      <w:bookmarkStart w:id="622" w:name="_Toc94033151"/>
      <w:bookmarkStart w:id="623" w:name="_Toc97037307"/>
      <w:bookmarkStart w:id="624" w:name="_Toc97038317"/>
      <w:r>
        <w:t>5.1.6.1</w:t>
      </w:r>
      <w:r>
        <w:tab/>
        <w:t>General</w:t>
      </w:r>
      <w:bookmarkEnd w:id="617"/>
      <w:bookmarkEnd w:id="618"/>
      <w:bookmarkEnd w:id="619"/>
      <w:bookmarkEnd w:id="620"/>
      <w:bookmarkEnd w:id="621"/>
      <w:bookmarkEnd w:id="622"/>
      <w:bookmarkEnd w:id="623"/>
      <w:bookmarkEnd w:id="624"/>
    </w:p>
    <w:p w14:paraId="7079F4CC" w14:textId="77777777" w:rsidR="00345A8F" w:rsidRDefault="00D862C6">
      <w:r>
        <w:t>This clause specifies the application data model supported by the API.</w:t>
      </w:r>
    </w:p>
    <w:p w14:paraId="5501FDE1" w14:textId="57CFF922" w:rsidR="00345A8F" w:rsidRDefault="00D862C6">
      <w:r>
        <w:t>Table 5.1.6.1-1 specifies the data types defined for the N</w:t>
      </w:r>
      <w:r w:rsidR="00DB0E87">
        <w:rPr>
          <w:vertAlign w:val="subscript"/>
        </w:rPr>
        <w:t>MFAF</w:t>
      </w:r>
      <w:r>
        <w:t xml:space="preserve"> service based interface protocol.</w:t>
      </w:r>
    </w:p>
    <w:p w14:paraId="487587FD" w14:textId="77777777" w:rsidR="00345A8F" w:rsidRDefault="00D862C6">
      <w:pPr>
        <w:pStyle w:val="TH"/>
      </w:pPr>
      <w:r>
        <w:t>Table 5.1.6.1-1: N</w:t>
      </w:r>
      <w:r w:rsidR="00DB0E87">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77777777" w:rsidR="00DB0E87" w:rsidRDefault="00DB0E87" w:rsidP="00DB0E87">
            <w:pPr>
              <w:pStyle w:val="TAL"/>
            </w:pPr>
            <w:r>
              <w:t>MfafNotiInfos</w:t>
            </w:r>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03CC21B" w:rsidR="00345A8F" w:rsidRDefault="00D862C6">
      <w:r>
        <w:t>Table 5.1.6.1-2 specifies data types re-used by the N</w:t>
      </w:r>
      <w:r w:rsidR="00DB0E87">
        <w:rPr>
          <w:vertAlign w:val="subscript"/>
        </w:rPr>
        <w:t>MFAF</w:t>
      </w:r>
      <w:r>
        <w:t xml:space="preserve"> service based interface protocol from other specifications, including a reference to their respective specifications and when needed, a short description of their use within the N</w:t>
      </w:r>
      <w:r w:rsidR="00262BF9">
        <w:rPr>
          <w:vertAlign w:val="subscript"/>
        </w:rPr>
        <w:t>MFAF</w:t>
      </w:r>
      <w:r>
        <w:t xml:space="preserve"> service based interface.</w:t>
      </w:r>
    </w:p>
    <w:p w14:paraId="1A06A0B6" w14:textId="77777777" w:rsidR="00345A8F" w:rsidRDefault="00D862C6">
      <w:pPr>
        <w:pStyle w:val="TH"/>
      </w:pPr>
      <w:r>
        <w:t>Table 5.1.6.1-2: N</w:t>
      </w:r>
      <w:r w:rsidR="00DB0E87">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77777777" w:rsidR="00DB0E87" w:rsidRDefault="00DB0E87" w:rsidP="00DB0E87">
            <w:pPr>
              <w:pStyle w:val="TAL"/>
            </w:pPr>
            <w:r>
              <w:t>3GPP TS 29.571 [</w:t>
            </w:r>
            <w:r w:rsidRPr="00465A81">
              <w:t>17</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
        <w:rPr>
          <w:lang w:val="en-US"/>
        </w:rPr>
      </w:pPr>
      <w:bookmarkStart w:id="625" w:name="_Toc72784185"/>
      <w:bookmarkStart w:id="626" w:name="_Toc73041731"/>
      <w:bookmarkStart w:id="627" w:name="_Toc81244792"/>
      <w:bookmarkStart w:id="628" w:name="_Toc88645355"/>
      <w:bookmarkStart w:id="629" w:name="_Toc89426267"/>
      <w:bookmarkStart w:id="630" w:name="_Toc94033152"/>
      <w:bookmarkStart w:id="631" w:name="_Toc97037308"/>
      <w:bookmarkStart w:id="632" w:name="_Toc97038318"/>
      <w:r>
        <w:rPr>
          <w:lang w:val="en-US"/>
        </w:rPr>
        <w:t>5.1.6.2</w:t>
      </w:r>
      <w:r>
        <w:rPr>
          <w:lang w:val="en-US"/>
        </w:rPr>
        <w:tab/>
        <w:t>Structured data types</w:t>
      </w:r>
      <w:bookmarkEnd w:id="625"/>
      <w:bookmarkEnd w:id="626"/>
      <w:bookmarkEnd w:id="627"/>
      <w:bookmarkEnd w:id="628"/>
      <w:bookmarkEnd w:id="629"/>
      <w:bookmarkEnd w:id="630"/>
      <w:bookmarkEnd w:id="631"/>
      <w:bookmarkEnd w:id="632"/>
    </w:p>
    <w:p w14:paraId="75FD5A33" w14:textId="77777777" w:rsidR="00345A8F" w:rsidRDefault="00D862C6">
      <w:pPr>
        <w:pStyle w:val="5"/>
      </w:pPr>
      <w:bookmarkStart w:id="633" w:name="_Toc72784186"/>
      <w:bookmarkStart w:id="634" w:name="_Toc73041732"/>
      <w:bookmarkStart w:id="635" w:name="_Toc81244793"/>
      <w:bookmarkStart w:id="636" w:name="_Toc88645356"/>
      <w:bookmarkStart w:id="637" w:name="_Toc89426268"/>
      <w:bookmarkStart w:id="638" w:name="_Toc94033153"/>
      <w:bookmarkStart w:id="639" w:name="_Toc97037309"/>
      <w:bookmarkStart w:id="640" w:name="_Toc97038319"/>
      <w:r>
        <w:t>5.1.6.2.1</w:t>
      </w:r>
      <w:r>
        <w:tab/>
        <w:t>Introduction</w:t>
      </w:r>
      <w:bookmarkEnd w:id="633"/>
      <w:bookmarkEnd w:id="634"/>
      <w:bookmarkEnd w:id="635"/>
      <w:bookmarkEnd w:id="636"/>
      <w:bookmarkEnd w:id="637"/>
      <w:bookmarkEnd w:id="638"/>
      <w:bookmarkEnd w:id="639"/>
      <w:bookmarkEnd w:id="640"/>
    </w:p>
    <w:p w14:paraId="137A3AB6" w14:textId="77777777" w:rsidR="00345A8F" w:rsidRDefault="00D862C6">
      <w:r>
        <w:t>This clause defines the structures to be used in resource representations.</w:t>
      </w:r>
    </w:p>
    <w:p w14:paraId="532B060C" w14:textId="77777777" w:rsidR="00345A8F" w:rsidRDefault="00D862C6">
      <w:pPr>
        <w:pStyle w:val="5"/>
      </w:pPr>
      <w:bookmarkStart w:id="641" w:name="_Toc88645357"/>
      <w:bookmarkStart w:id="642" w:name="_Toc89426269"/>
      <w:bookmarkStart w:id="643" w:name="_Toc94033154"/>
      <w:bookmarkStart w:id="644" w:name="_Toc97037310"/>
      <w:bookmarkStart w:id="645" w:name="_Toc72784187"/>
      <w:bookmarkStart w:id="646" w:name="_Toc73041733"/>
      <w:bookmarkStart w:id="647" w:name="_Toc81244794"/>
      <w:bookmarkStart w:id="648" w:name="_Toc97038320"/>
      <w:r>
        <w:lastRenderedPageBreak/>
        <w:t>5.1.6.2.2</w:t>
      </w:r>
      <w:r>
        <w:tab/>
        <w:t xml:space="preserve">Type: </w:t>
      </w:r>
      <w:r w:rsidR="00291121">
        <w:t>MfafConfiguration</w:t>
      </w:r>
      <w:bookmarkEnd w:id="641"/>
      <w:bookmarkEnd w:id="642"/>
      <w:bookmarkEnd w:id="643"/>
      <w:bookmarkEnd w:id="644"/>
      <w:bookmarkEnd w:id="648"/>
      <w:r w:rsidR="00291121" w:rsidDel="00291121">
        <w:t xml:space="preserve"> </w:t>
      </w:r>
      <w:bookmarkEnd w:id="645"/>
      <w:bookmarkEnd w:id="646"/>
      <w:bookmarkEnd w:id="647"/>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5"/>
      </w:pPr>
      <w:bookmarkStart w:id="649" w:name="_Toc88645358"/>
      <w:bookmarkStart w:id="650" w:name="_Toc89426270"/>
      <w:bookmarkStart w:id="651" w:name="_Toc94033155"/>
      <w:bookmarkStart w:id="652" w:name="_Toc97037311"/>
      <w:bookmarkStart w:id="653" w:name="_Toc72784188"/>
      <w:bookmarkStart w:id="654" w:name="_Toc73041734"/>
      <w:bookmarkStart w:id="655" w:name="_Toc81244795"/>
      <w:bookmarkStart w:id="656" w:name="_Toc97038321"/>
      <w:r>
        <w:t>5.1.6.2.3</w:t>
      </w:r>
      <w:r>
        <w:tab/>
        <w:t xml:space="preserve">Type: </w:t>
      </w:r>
      <w:r w:rsidR="00C23DEF">
        <w:rPr>
          <w:noProof/>
        </w:rPr>
        <w:t>MessageConfiguration</w:t>
      </w:r>
      <w:bookmarkEnd w:id="649"/>
      <w:bookmarkEnd w:id="650"/>
      <w:bookmarkEnd w:id="651"/>
      <w:bookmarkEnd w:id="652"/>
      <w:bookmarkEnd w:id="656"/>
      <w:r w:rsidR="00C23DEF" w:rsidDel="00C23DEF">
        <w:t xml:space="preserve"> </w:t>
      </w:r>
      <w:bookmarkEnd w:id="653"/>
      <w:bookmarkEnd w:id="654"/>
      <w:bookmarkEnd w:id="655"/>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
      </w:pPr>
      <w:bookmarkStart w:id="657" w:name="_Toc88645359"/>
      <w:bookmarkStart w:id="658" w:name="_Toc89426271"/>
      <w:bookmarkStart w:id="659" w:name="_Toc94033156"/>
      <w:bookmarkStart w:id="660" w:name="_Toc97037312"/>
      <w:bookmarkStart w:id="661" w:name="_Toc97038322"/>
      <w:r>
        <w:t>5.1.6.2.</w:t>
      </w:r>
      <w:r w:rsidR="007803A9">
        <w:t>4</w:t>
      </w:r>
      <w:r w:rsidR="00C23DEF">
        <w:tab/>
        <w:t xml:space="preserve">Type: </w:t>
      </w:r>
      <w:r w:rsidR="00C23DEF">
        <w:rPr>
          <w:lang w:val="en-US" w:eastAsia="zh-CN"/>
        </w:rPr>
        <w:t>MfafNotiInfo</w:t>
      </w:r>
      <w:bookmarkEnd w:id="657"/>
      <w:bookmarkEnd w:id="658"/>
      <w:bookmarkEnd w:id="659"/>
      <w:bookmarkEnd w:id="660"/>
      <w:bookmarkEnd w:id="661"/>
    </w:p>
    <w:p w14:paraId="0A361ADC" w14:textId="7777777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
        <w:rPr>
          <w:lang w:val="en-US"/>
        </w:rPr>
      </w:pPr>
      <w:bookmarkStart w:id="662" w:name="_Toc72784189"/>
      <w:bookmarkStart w:id="663" w:name="_Toc73041735"/>
      <w:bookmarkStart w:id="664" w:name="_Toc81244796"/>
      <w:bookmarkStart w:id="665" w:name="_Toc88645360"/>
      <w:bookmarkStart w:id="666" w:name="_Toc89426272"/>
      <w:bookmarkStart w:id="667" w:name="_Toc94033157"/>
      <w:bookmarkStart w:id="668" w:name="_Toc97037313"/>
      <w:bookmarkStart w:id="669" w:name="_Toc97038323"/>
      <w:r>
        <w:rPr>
          <w:lang w:val="en-US"/>
        </w:rPr>
        <w:t>5.1.6.3</w:t>
      </w:r>
      <w:r>
        <w:rPr>
          <w:lang w:val="en-US"/>
        </w:rPr>
        <w:tab/>
        <w:t>Simple data types and enumerations</w:t>
      </w:r>
      <w:bookmarkEnd w:id="662"/>
      <w:bookmarkEnd w:id="663"/>
      <w:bookmarkEnd w:id="664"/>
      <w:bookmarkEnd w:id="665"/>
      <w:bookmarkEnd w:id="666"/>
      <w:bookmarkEnd w:id="667"/>
      <w:bookmarkEnd w:id="668"/>
      <w:bookmarkEnd w:id="669"/>
    </w:p>
    <w:p w14:paraId="70A76FFA" w14:textId="77777777" w:rsidR="00345A8F" w:rsidRDefault="00D862C6">
      <w:pPr>
        <w:pStyle w:val="5"/>
      </w:pPr>
      <w:bookmarkStart w:id="670" w:name="_Toc72784190"/>
      <w:bookmarkStart w:id="671" w:name="_Toc73041736"/>
      <w:bookmarkStart w:id="672" w:name="_Toc81244797"/>
      <w:bookmarkStart w:id="673" w:name="_Toc88645361"/>
      <w:bookmarkStart w:id="674" w:name="_Toc89426273"/>
      <w:bookmarkStart w:id="675" w:name="_Toc94033158"/>
      <w:bookmarkStart w:id="676" w:name="_Toc97037314"/>
      <w:bookmarkStart w:id="677" w:name="_Toc97038324"/>
      <w:r>
        <w:t>5.1.6.3.1</w:t>
      </w:r>
      <w:r>
        <w:tab/>
        <w:t>Introduction</w:t>
      </w:r>
      <w:bookmarkEnd w:id="670"/>
      <w:bookmarkEnd w:id="671"/>
      <w:bookmarkEnd w:id="672"/>
      <w:bookmarkEnd w:id="673"/>
      <w:bookmarkEnd w:id="674"/>
      <w:bookmarkEnd w:id="675"/>
      <w:bookmarkEnd w:id="676"/>
      <w:bookmarkEnd w:id="677"/>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
      </w:pPr>
      <w:bookmarkStart w:id="678" w:name="_Toc72784191"/>
      <w:bookmarkStart w:id="679" w:name="_Toc73041737"/>
      <w:bookmarkStart w:id="680" w:name="_Toc81244798"/>
      <w:bookmarkStart w:id="681" w:name="_Toc88645362"/>
      <w:bookmarkStart w:id="682" w:name="_Toc89426274"/>
      <w:bookmarkStart w:id="683" w:name="_Toc94033159"/>
      <w:bookmarkStart w:id="684" w:name="_Toc97037315"/>
      <w:bookmarkStart w:id="685" w:name="_Toc97038325"/>
      <w:r>
        <w:lastRenderedPageBreak/>
        <w:t>5.1.6.3.2</w:t>
      </w:r>
      <w:r>
        <w:tab/>
        <w:t>Simple data types</w:t>
      </w:r>
      <w:bookmarkEnd w:id="678"/>
      <w:bookmarkEnd w:id="679"/>
      <w:bookmarkEnd w:id="680"/>
      <w:bookmarkEnd w:id="681"/>
      <w:bookmarkEnd w:id="682"/>
      <w:bookmarkEnd w:id="683"/>
      <w:bookmarkEnd w:id="684"/>
      <w:bookmarkEnd w:id="685"/>
    </w:p>
    <w:p w14:paraId="06558910" w14:textId="77777777" w:rsidR="00345A8F" w:rsidRDefault="00D862C6">
      <w:r>
        <w:t>The simple data types defined in table 5.1.6.3.2-1 shall be supported.</w:t>
      </w:r>
    </w:p>
    <w:p w14:paraId="1A77CF74" w14:textId="77777777" w:rsidR="00345A8F" w:rsidRDefault="00D862C6">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2265AE7" w14:textId="77777777"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7A078E" w14:textId="77777777" w:rsidR="00345A8F" w:rsidRDefault="00D862C6">
            <w:pPr>
              <w:pStyle w:val="TAH"/>
            </w:pPr>
            <w:r>
              <w:t>Applicability</w:t>
            </w:r>
          </w:p>
        </w:tc>
      </w:tr>
      <w:tr w:rsidR="00345A8F" w14:paraId="1E9E3DC9"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C1BD1C" w14:textId="77777777"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8097DD" w14:textId="6C3981F6" w:rsidR="00345A8F" w:rsidRDefault="00345A8F">
            <w:pPr>
              <w:pStyle w:val="TAL"/>
            </w:pPr>
          </w:p>
        </w:tc>
        <w:tc>
          <w:tcPr>
            <w:tcW w:w="2051" w:type="pct"/>
            <w:tcBorders>
              <w:top w:val="single" w:sz="4" w:space="0" w:color="auto"/>
              <w:left w:val="nil"/>
              <w:bottom w:val="single" w:sz="8" w:space="0" w:color="auto"/>
              <w:right w:val="single" w:sz="8" w:space="0" w:color="auto"/>
            </w:tcBorders>
          </w:tcPr>
          <w:p w14:paraId="164ED813" w14:textId="77777777" w:rsidR="00345A8F" w:rsidRDefault="00345A8F">
            <w:pPr>
              <w:pStyle w:val="TAL"/>
            </w:pPr>
          </w:p>
        </w:tc>
        <w:tc>
          <w:tcPr>
            <w:tcW w:w="1265" w:type="pct"/>
            <w:tcBorders>
              <w:top w:val="single" w:sz="4" w:space="0" w:color="auto"/>
              <w:left w:val="nil"/>
              <w:bottom w:val="single" w:sz="8" w:space="0" w:color="auto"/>
              <w:right w:val="single" w:sz="8" w:space="0" w:color="auto"/>
            </w:tcBorders>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
        <w:rPr>
          <w:lang w:eastAsia="zh-CN"/>
        </w:rPr>
      </w:pPr>
      <w:bookmarkStart w:id="686" w:name="_Toc72784194"/>
      <w:bookmarkStart w:id="687" w:name="_Toc73041740"/>
      <w:bookmarkStart w:id="688" w:name="_Toc81244801"/>
      <w:bookmarkStart w:id="689" w:name="_Toc88645365"/>
      <w:bookmarkStart w:id="690" w:name="_Toc89426277"/>
      <w:bookmarkStart w:id="691" w:name="_Toc94033160"/>
      <w:bookmarkStart w:id="692" w:name="_Toc97037316"/>
      <w:bookmarkStart w:id="693" w:name="_Toc9703832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6"/>
      <w:bookmarkEnd w:id="687"/>
      <w:bookmarkEnd w:id="688"/>
      <w:bookmarkEnd w:id="689"/>
      <w:bookmarkEnd w:id="690"/>
      <w:bookmarkEnd w:id="691"/>
      <w:bookmarkEnd w:id="692"/>
      <w:bookmarkEnd w:id="693"/>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
      </w:pPr>
      <w:bookmarkStart w:id="694" w:name="_Toc72784197"/>
      <w:bookmarkStart w:id="695" w:name="_Toc73041743"/>
      <w:bookmarkStart w:id="696" w:name="_Toc81244804"/>
      <w:bookmarkStart w:id="697" w:name="_Toc88645368"/>
      <w:bookmarkStart w:id="698" w:name="_Toc89426280"/>
      <w:bookmarkStart w:id="699" w:name="_Toc94033161"/>
      <w:bookmarkStart w:id="700" w:name="_Toc97037317"/>
      <w:bookmarkStart w:id="701" w:name="_Toc97038327"/>
      <w:r>
        <w:t>5.1.6.5</w:t>
      </w:r>
      <w:r>
        <w:tab/>
        <w:t>Binary data</w:t>
      </w:r>
      <w:bookmarkEnd w:id="694"/>
      <w:bookmarkEnd w:id="695"/>
      <w:bookmarkEnd w:id="696"/>
      <w:bookmarkEnd w:id="697"/>
      <w:bookmarkEnd w:id="698"/>
      <w:bookmarkEnd w:id="699"/>
      <w:bookmarkEnd w:id="700"/>
      <w:bookmarkEnd w:id="701"/>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
      </w:pPr>
      <w:bookmarkStart w:id="702" w:name="_Toc72784199"/>
      <w:bookmarkStart w:id="703" w:name="_Toc73041745"/>
      <w:bookmarkStart w:id="704" w:name="_Toc81244806"/>
      <w:bookmarkStart w:id="705" w:name="_Toc88645370"/>
      <w:bookmarkStart w:id="706" w:name="_Toc89426282"/>
      <w:bookmarkStart w:id="707" w:name="_Toc94033162"/>
      <w:bookmarkStart w:id="708" w:name="_Toc97037318"/>
      <w:bookmarkStart w:id="709" w:name="_Toc97038328"/>
      <w:r>
        <w:t>5.1.7</w:t>
      </w:r>
      <w:r>
        <w:tab/>
        <w:t>Error Handling</w:t>
      </w:r>
      <w:bookmarkEnd w:id="702"/>
      <w:bookmarkEnd w:id="703"/>
      <w:bookmarkEnd w:id="704"/>
      <w:bookmarkEnd w:id="705"/>
      <w:bookmarkEnd w:id="706"/>
      <w:bookmarkEnd w:id="707"/>
      <w:bookmarkEnd w:id="708"/>
      <w:bookmarkEnd w:id="709"/>
    </w:p>
    <w:p w14:paraId="52D8D6C5" w14:textId="77777777"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14:paraId="63B421E6" w14:textId="77777777" w:rsidR="00345A8F" w:rsidRDefault="00D862C6">
      <w:pPr>
        <w:pStyle w:val="4"/>
      </w:pPr>
      <w:bookmarkStart w:id="710" w:name="_Toc72784200"/>
      <w:bookmarkStart w:id="711" w:name="_Toc73041746"/>
      <w:bookmarkStart w:id="712" w:name="_Toc81244807"/>
      <w:bookmarkStart w:id="713" w:name="_Toc88645371"/>
      <w:bookmarkStart w:id="714" w:name="_Toc89426283"/>
      <w:bookmarkStart w:id="715" w:name="_Toc94033163"/>
      <w:bookmarkStart w:id="716" w:name="_Toc97037319"/>
      <w:bookmarkStart w:id="717" w:name="_Toc97038329"/>
      <w:r>
        <w:t>5.1.7.1</w:t>
      </w:r>
      <w:r>
        <w:tab/>
        <w:t>General</w:t>
      </w:r>
      <w:bookmarkEnd w:id="710"/>
      <w:bookmarkEnd w:id="711"/>
      <w:bookmarkEnd w:id="712"/>
      <w:bookmarkEnd w:id="713"/>
      <w:bookmarkEnd w:id="714"/>
      <w:bookmarkEnd w:id="715"/>
      <w:bookmarkEnd w:id="716"/>
      <w:bookmarkEnd w:id="717"/>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
      </w:pPr>
      <w:bookmarkStart w:id="718" w:name="_Toc72784201"/>
      <w:bookmarkStart w:id="719" w:name="_Toc73041747"/>
      <w:bookmarkStart w:id="720" w:name="_Toc81244808"/>
      <w:bookmarkStart w:id="721" w:name="_Toc88645372"/>
      <w:bookmarkStart w:id="722" w:name="_Toc89426284"/>
      <w:bookmarkStart w:id="723" w:name="_Toc94033164"/>
      <w:bookmarkStart w:id="724" w:name="_Toc97037320"/>
      <w:bookmarkStart w:id="725" w:name="_Toc97038330"/>
      <w:r>
        <w:t>5.1.7.2</w:t>
      </w:r>
      <w:r>
        <w:tab/>
        <w:t>Protocol Errors</w:t>
      </w:r>
      <w:bookmarkEnd w:id="718"/>
      <w:bookmarkEnd w:id="719"/>
      <w:bookmarkEnd w:id="720"/>
      <w:bookmarkEnd w:id="721"/>
      <w:bookmarkEnd w:id="722"/>
      <w:bookmarkEnd w:id="723"/>
      <w:bookmarkEnd w:id="724"/>
      <w:bookmarkEnd w:id="725"/>
    </w:p>
    <w:p w14:paraId="2CE7A2BF" w14:textId="77777777" w:rsidR="00345A8F" w:rsidRDefault="00D862C6">
      <w:r>
        <w:t xml:space="preserve">No specific procedures for the </w:t>
      </w:r>
      <w:r>
        <w:rPr>
          <w:noProof/>
        </w:rPr>
        <w:t>Nmfaf_3daDataManagement</w:t>
      </w:r>
      <w:r>
        <w:t xml:space="preserve"> service are specified.</w:t>
      </w:r>
    </w:p>
    <w:p w14:paraId="4D5B3CAC" w14:textId="77777777" w:rsidR="00345A8F" w:rsidRDefault="00D862C6">
      <w:pPr>
        <w:pStyle w:val="Guidance"/>
      </w:pPr>
      <w:r>
        <w:t>Or add specific information for the API if applicable.</w:t>
      </w:r>
    </w:p>
    <w:p w14:paraId="403370AB" w14:textId="77777777" w:rsidR="00345A8F" w:rsidRDefault="00D862C6">
      <w:pPr>
        <w:pStyle w:val="4"/>
      </w:pPr>
      <w:bookmarkStart w:id="726" w:name="_Toc72784202"/>
      <w:bookmarkStart w:id="727" w:name="_Toc73041748"/>
      <w:bookmarkStart w:id="728" w:name="_Toc81244809"/>
      <w:bookmarkStart w:id="729" w:name="_Toc88645373"/>
      <w:bookmarkStart w:id="730" w:name="_Toc89426285"/>
      <w:bookmarkStart w:id="731" w:name="_Toc94033165"/>
      <w:bookmarkStart w:id="732" w:name="_Toc97037321"/>
      <w:bookmarkStart w:id="733" w:name="_Toc97038331"/>
      <w:r>
        <w:t>5.1.7.3</w:t>
      </w:r>
      <w:r>
        <w:tab/>
        <w:t>Application Errors</w:t>
      </w:r>
      <w:bookmarkEnd w:id="726"/>
      <w:bookmarkEnd w:id="727"/>
      <w:bookmarkEnd w:id="728"/>
      <w:bookmarkEnd w:id="729"/>
      <w:bookmarkEnd w:id="730"/>
      <w:bookmarkEnd w:id="731"/>
      <w:bookmarkEnd w:id="732"/>
      <w:bookmarkEnd w:id="733"/>
    </w:p>
    <w:p w14:paraId="10763654" w14:textId="77777777" w:rsidR="00345A8F" w:rsidRDefault="00D862C6">
      <w:r>
        <w:t>The application errors defined for the Nmfaf_3daDataManagement service are listed in Table 5.1.7.3-1.</w:t>
      </w:r>
    </w:p>
    <w:p w14:paraId="220EDEB4" w14:textId="77777777" w:rsidR="00345A8F" w:rsidRDefault="00D862C6">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
        <w:rPr>
          <w:lang w:eastAsia="zh-CN"/>
        </w:rPr>
      </w:pPr>
      <w:bookmarkStart w:id="734" w:name="_Toc72784203"/>
      <w:bookmarkStart w:id="735" w:name="_Toc73041749"/>
      <w:bookmarkStart w:id="736" w:name="_Toc81244810"/>
      <w:bookmarkStart w:id="737" w:name="_Toc88645374"/>
      <w:bookmarkStart w:id="738" w:name="_Toc89426286"/>
      <w:bookmarkStart w:id="739" w:name="_Toc94033166"/>
      <w:bookmarkStart w:id="740" w:name="_Toc97037322"/>
      <w:bookmarkStart w:id="741" w:name="_Toc97038332"/>
      <w:r>
        <w:t>5.1.8</w:t>
      </w:r>
      <w:r>
        <w:rPr>
          <w:lang w:eastAsia="zh-CN"/>
        </w:rPr>
        <w:tab/>
        <w:t>Feature negotiation</w:t>
      </w:r>
      <w:bookmarkEnd w:id="734"/>
      <w:bookmarkEnd w:id="735"/>
      <w:bookmarkEnd w:id="736"/>
      <w:bookmarkEnd w:id="737"/>
      <w:bookmarkEnd w:id="738"/>
      <w:bookmarkEnd w:id="739"/>
      <w:bookmarkEnd w:id="740"/>
      <w:bookmarkEnd w:id="741"/>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77777777" w:rsidR="00345A8F" w:rsidRDefault="00D862C6">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
      </w:pPr>
      <w:bookmarkStart w:id="742" w:name="_Toc72784204"/>
      <w:bookmarkStart w:id="743" w:name="_Toc73041750"/>
      <w:bookmarkStart w:id="744" w:name="_Toc81244811"/>
      <w:bookmarkStart w:id="745" w:name="_Toc88645375"/>
      <w:bookmarkStart w:id="746" w:name="_Toc89426287"/>
      <w:bookmarkStart w:id="747" w:name="_Toc94033167"/>
      <w:bookmarkStart w:id="748" w:name="_Toc97037323"/>
      <w:bookmarkStart w:id="749" w:name="_Toc97038333"/>
      <w:r>
        <w:lastRenderedPageBreak/>
        <w:t>5.1.9</w:t>
      </w:r>
      <w:r>
        <w:tab/>
        <w:t>Security</w:t>
      </w:r>
      <w:bookmarkEnd w:id="742"/>
      <w:bookmarkEnd w:id="743"/>
      <w:bookmarkEnd w:id="744"/>
      <w:bookmarkEnd w:id="745"/>
      <w:bookmarkEnd w:id="746"/>
      <w:bookmarkEnd w:id="747"/>
      <w:bookmarkEnd w:id="748"/>
      <w:bookmarkEnd w:id="749"/>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750" w:name="_Toc72784205"/>
      <w:bookmarkStart w:id="751" w:name="_Toc73041751"/>
      <w:bookmarkStart w:id="752" w:name="_Toc81244812"/>
      <w:bookmarkStart w:id="753" w:name="_Toc88645376"/>
      <w:bookmarkStart w:id="754" w:name="_Toc89426288"/>
      <w:bookmarkStart w:id="755" w:name="_Toc94033168"/>
      <w:bookmarkStart w:id="756" w:name="_Toc97037324"/>
      <w:bookmarkStart w:id="757" w:name="_Toc97038334"/>
      <w:r>
        <w:t>5.2</w:t>
      </w:r>
      <w:r>
        <w:tab/>
        <w:t>Nmfaf_3caDataManagement Service API</w:t>
      </w:r>
      <w:bookmarkEnd w:id="750"/>
      <w:bookmarkEnd w:id="751"/>
      <w:bookmarkEnd w:id="752"/>
      <w:bookmarkEnd w:id="753"/>
      <w:bookmarkEnd w:id="754"/>
      <w:bookmarkEnd w:id="755"/>
      <w:bookmarkEnd w:id="756"/>
      <w:bookmarkEnd w:id="757"/>
    </w:p>
    <w:p w14:paraId="2DC993C3" w14:textId="77777777" w:rsidR="00345A8F" w:rsidRDefault="00D862C6">
      <w:pPr>
        <w:pStyle w:val="3"/>
      </w:pPr>
      <w:bookmarkStart w:id="758" w:name="_Toc72784206"/>
      <w:bookmarkStart w:id="759" w:name="_Toc73041752"/>
      <w:bookmarkStart w:id="760" w:name="_Toc81244813"/>
      <w:bookmarkStart w:id="761" w:name="_Toc88645377"/>
      <w:bookmarkStart w:id="762" w:name="_Toc89426289"/>
      <w:bookmarkStart w:id="763" w:name="_Toc94033169"/>
      <w:bookmarkStart w:id="764" w:name="_Toc97037325"/>
      <w:bookmarkStart w:id="765" w:name="_Toc97038335"/>
      <w:r>
        <w:t>5.2.1</w:t>
      </w:r>
      <w:r>
        <w:tab/>
        <w:t>Introduction</w:t>
      </w:r>
      <w:bookmarkEnd w:id="758"/>
      <w:bookmarkEnd w:id="759"/>
      <w:bookmarkEnd w:id="760"/>
      <w:bookmarkEnd w:id="761"/>
      <w:bookmarkEnd w:id="762"/>
      <w:bookmarkEnd w:id="763"/>
      <w:bookmarkEnd w:id="764"/>
      <w:bookmarkEnd w:id="765"/>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
      </w:pPr>
      <w:bookmarkStart w:id="766" w:name="_Toc72784207"/>
      <w:bookmarkStart w:id="767" w:name="_Toc73041753"/>
      <w:bookmarkStart w:id="768" w:name="_Toc81244814"/>
      <w:bookmarkStart w:id="769" w:name="_Toc88645378"/>
      <w:bookmarkStart w:id="770" w:name="_Toc89426290"/>
      <w:bookmarkStart w:id="771" w:name="_Toc94033170"/>
      <w:bookmarkStart w:id="772" w:name="_Toc97037326"/>
      <w:bookmarkStart w:id="773" w:name="_Toc97038336"/>
      <w:r>
        <w:t>5.2.2</w:t>
      </w:r>
      <w:r>
        <w:tab/>
        <w:t>Usage of HTTP</w:t>
      </w:r>
      <w:bookmarkEnd w:id="766"/>
      <w:bookmarkEnd w:id="767"/>
      <w:bookmarkEnd w:id="768"/>
      <w:bookmarkEnd w:id="769"/>
      <w:bookmarkEnd w:id="770"/>
      <w:bookmarkEnd w:id="771"/>
      <w:bookmarkEnd w:id="772"/>
      <w:bookmarkEnd w:id="773"/>
    </w:p>
    <w:p w14:paraId="2A193B6D" w14:textId="77777777" w:rsidR="00345A8F" w:rsidRDefault="00D862C6">
      <w:pPr>
        <w:pStyle w:val="4"/>
      </w:pPr>
      <w:bookmarkStart w:id="774" w:name="_Toc72784208"/>
      <w:bookmarkStart w:id="775" w:name="_Toc73041754"/>
      <w:bookmarkStart w:id="776" w:name="_Toc81244815"/>
      <w:bookmarkStart w:id="777" w:name="_Toc88645379"/>
      <w:bookmarkStart w:id="778" w:name="_Toc89426291"/>
      <w:bookmarkStart w:id="779" w:name="_Toc94033171"/>
      <w:bookmarkStart w:id="780" w:name="_Toc97037327"/>
      <w:bookmarkStart w:id="781" w:name="_Toc97038337"/>
      <w:r>
        <w:t>5.2.2.1</w:t>
      </w:r>
      <w:r>
        <w:tab/>
        <w:t>General</w:t>
      </w:r>
      <w:bookmarkEnd w:id="774"/>
      <w:bookmarkEnd w:id="775"/>
      <w:bookmarkEnd w:id="776"/>
      <w:bookmarkEnd w:id="777"/>
      <w:bookmarkEnd w:id="778"/>
      <w:bookmarkEnd w:id="779"/>
      <w:bookmarkEnd w:id="780"/>
      <w:bookmarkEnd w:id="781"/>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
      </w:pPr>
      <w:bookmarkStart w:id="782" w:name="_Toc72784209"/>
      <w:bookmarkStart w:id="783" w:name="_Toc73041755"/>
      <w:bookmarkStart w:id="784" w:name="_Toc81244816"/>
      <w:bookmarkStart w:id="785" w:name="_Toc88645380"/>
      <w:bookmarkStart w:id="786" w:name="_Toc89426292"/>
      <w:bookmarkStart w:id="787" w:name="_Toc94033172"/>
      <w:bookmarkStart w:id="788" w:name="_Toc97037328"/>
      <w:bookmarkStart w:id="789" w:name="_Toc97038338"/>
      <w:r>
        <w:t>5.2.2.2</w:t>
      </w:r>
      <w:r>
        <w:tab/>
        <w:t>HTTP standard headers</w:t>
      </w:r>
      <w:bookmarkEnd w:id="782"/>
      <w:bookmarkEnd w:id="783"/>
      <w:bookmarkEnd w:id="784"/>
      <w:bookmarkEnd w:id="785"/>
      <w:bookmarkEnd w:id="786"/>
      <w:bookmarkEnd w:id="787"/>
      <w:bookmarkEnd w:id="788"/>
      <w:bookmarkEnd w:id="789"/>
    </w:p>
    <w:p w14:paraId="1C8F4D4A" w14:textId="77777777" w:rsidR="00345A8F" w:rsidRDefault="00D862C6">
      <w:pPr>
        <w:pStyle w:val="5"/>
        <w:rPr>
          <w:lang w:eastAsia="zh-CN"/>
        </w:rPr>
      </w:pPr>
      <w:bookmarkStart w:id="790" w:name="_Toc72784210"/>
      <w:bookmarkStart w:id="791" w:name="_Toc73041756"/>
      <w:bookmarkStart w:id="792" w:name="_Toc81244817"/>
      <w:bookmarkStart w:id="793" w:name="_Toc88645381"/>
      <w:bookmarkStart w:id="794" w:name="_Toc89426293"/>
      <w:bookmarkStart w:id="795" w:name="_Toc94033173"/>
      <w:bookmarkStart w:id="796" w:name="_Toc97037329"/>
      <w:bookmarkStart w:id="797" w:name="_Toc97038339"/>
      <w:r>
        <w:t>5.2.2.2.1</w:t>
      </w:r>
      <w:r>
        <w:rPr>
          <w:rFonts w:hint="eastAsia"/>
          <w:lang w:eastAsia="zh-CN"/>
        </w:rPr>
        <w:tab/>
      </w:r>
      <w:r>
        <w:rPr>
          <w:lang w:eastAsia="zh-CN"/>
        </w:rPr>
        <w:t>General</w:t>
      </w:r>
      <w:bookmarkEnd w:id="790"/>
      <w:bookmarkEnd w:id="791"/>
      <w:bookmarkEnd w:id="792"/>
      <w:bookmarkEnd w:id="793"/>
      <w:bookmarkEnd w:id="794"/>
      <w:bookmarkEnd w:id="795"/>
      <w:bookmarkEnd w:id="796"/>
      <w:bookmarkEnd w:id="797"/>
    </w:p>
    <w:p w14:paraId="4094BF9D" w14:textId="77777777" w:rsidR="00345A8F" w:rsidRDefault="00D862C6">
      <w:pPr>
        <w:rPr>
          <w:noProof/>
        </w:rPr>
      </w:pPr>
      <w:r>
        <w:rPr>
          <w:noProof/>
        </w:rPr>
        <w:t>See clause 5.2.2 of 3GPP TS 29.500 [4] for the usage of HTTP standard headers.</w:t>
      </w:r>
    </w:p>
    <w:p w14:paraId="62C02D93" w14:textId="77777777" w:rsidR="00345A8F" w:rsidRDefault="00D862C6">
      <w:pPr>
        <w:pStyle w:val="5"/>
      </w:pPr>
      <w:bookmarkStart w:id="798" w:name="_Toc72784211"/>
      <w:bookmarkStart w:id="799" w:name="_Toc73041757"/>
      <w:bookmarkStart w:id="800" w:name="_Toc81244818"/>
      <w:bookmarkStart w:id="801" w:name="_Toc88645382"/>
      <w:bookmarkStart w:id="802" w:name="_Toc89426294"/>
      <w:bookmarkStart w:id="803" w:name="_Toc94033174"/>
      <w:bookmarkStart w:id="804" w:name="_Toc97037330"/>
      <w:bookmarkStart w:id="805" w:name="_Toc97038340"/>
      <w:r>
        <w:lastRenderedPageBreak/>
        <w:t>5.2.2.2.2</w:t>
      </w:r>
      <w:r>
        <w:tab/>
        <w:t>Content type</w:t>
      </w:r>
      <w:bookmarkEnd w:id="798"/>
      <w:bookmarkEnd w:id="799"/>
      <w:bookmarkEnd w:id="800"/>
      <w:bookmarkEnd w:id="801"/>
      <w:bookmarkEnd w:id="802"/>
      <w:bookmarkEnd w:id="803"/>
      <w:bookmarkEnd w:id="804"/>
      <w:bookmarkEnd w:id="805"/>
    </w:p>
    <w:p w14:paraId="2277C05C"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
      </w:pPr>
      <w:bookmarkStart w:id="806" w:name="_Toc72784212"/>
      <w:bookmarkStart w:id="807" w:name="_Toc73041758"/>
      <w:bookmarkStart w:id="808" w:name="_Toc81244819"/>
      <w:bookmarkStart w:id="809" w:name="_Toc88645383"/>
      <w:bookmarkStart w:id="810" w:name="_Toc89426295"/>
      <w:bookmarkStart w:id="811" w:name="_Toc94033175"/>
      <w:bookmarkStart w:id="812" w:name="_Toc97037331"/>
      <w:bookmarkStart w:id="813" w:name="_Toc97038341"/>
      <w:r>
        <w:t>5.2.2.3</w:t>
      </w:r>
      <w:r>
        <w:tab/>
        <w:t>HTTP custom headers</w:t>
      </w:r>
      <w:bookmarkEnd w:id="806"/>
      <w:bookmarkEnd w:id="807"/>
      <w:bookmarkEnd w:id="808"/>
      <w:bookmarkEnd w:id="809"/>
      <w:bookmarkEnd w:id="810"/>
      <w:bookmarkEnd w:id="811"/>
      <w:bookmarkEnd w:id="812"/>
      <w:bookmarkEnd w:id="813"/>
    </w:p>
    <w:p w14:paraId="51170DFC" w14:textId="77777777"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
      </w:pPr>
      <w:bookmarkStart w:id="814" w:name="_Toc72784213"/>
      <w:bookmarkStart w:id="815" w:name="_Toc73041759"/>
      <w:bookmarkStart w:id="816" w:name="_Toc81244820"/>
      <w:bookmarkStart w:id="817" w:name="_Toc88645384"/>
      <w:bookmarkStart w:id="818" w:name="_Toc89426296"/>
      <w:bookmarkStart w:id="819" w:name="_Toc94033176"/>
      <w:bookmarkStart w:id="820" w:name="_Toc97037332"/>
      <w:bookmarkStart w:id="821" w:name="_Toc97038342"/>
      <w:r>
        <w:t>5.2.3</w:t>
      </w:r>
      <w:r>
        <w:tab/>
        <w:t>Resources</w:t>
      </w:r>
      <w:bookmarkEnd w:id="814"/>
      <w:bookmarkEnd w:id="815"/>
      <w:bookmarkEnd w:id="816"/>
      <w:bookmarkEnd w:id="817"/>
      <w:bookmarkEnd w:id="818"/>
      <w:bookmarkEnd w:id="819"/>
      <w:bookmarkEnd w:id="820"/>
      <w:bookmarkEnd w:id="821"/>
    </w:p>
    <w:p w14:paraId="64C7A881" w14:textId="77777777" w:rsidR="00345A8F" w:rsidRDefault="00D862C6">
      <w:pPr>
        <w:pStyle w:val="4"/>
      </w:pPr>
      <w:bookmarkStart w:id="822" w:name="_Toc72784214"/>
      <w:bookmarkStart w:id="823" w:name="_Toc73041760"/>
      <w:bookmarkStart w:id="824" w:name="_Toc81244821"/>
      <w:bookmarkStart w:id="825" w:name="_Toc88645385"/>
      <w:bookmarkStart w:id="826" w:name="_Toc89426297"/>
      <w:bookmarkStart w:id="827" w:name="_Toc94033177"/>
      <w:bookmarkStart w:id="828" w:name="_Toc97037333"/>
      <w:bookmarkStart w:id="829" w:name="_Toc97038343"/>
      <w:r>
        <w:t>5.2.3.1</w:t>
      </w:r>
      <w:r>
        <w:tab/>
        <w:t>Overview</w:t>
      </w:r>
      <w:bookmarkEnd w:id="822"/>
      <w:bookmarkEnd w:id="823"/>
      <w:bookmarkEnd w:id="824"/>
      <w:bookmarkEnd w:id="825"/>
      <w:bookmarkEnd w:id="826"/>
      <w:bookmarkEnd w:id="827"/>
      <w:bookmarkEnd w:id="828"/>
      <w:bookmarkEnd w:id="829"/>
    </w:p>
    <w:p w14:paraId="5AC3CBB2" w14:textId="4E91A486" w:rsidR="00345A8F" w:rsidRDefault="00171CBC">
      <w:pPr>
        <w:pStyle w:val="TH"/>
        <w:rPr>
          <w:lang w:val="en-US"/>
        </w:rPr>
      </w:pPr>
      <w:r>
        <w:object w:dxaOrig="5413" w:dyaOrig="2185" w14:anchorId="4BBC3784">
          <v:shape id="_x0000_i1035" type="#_x0000_t75" style="width:269.85pt;height:109.55pt" o:ole="">
            <v:imagedata r:id="rId32" o:title=""/>
          </v:shape>
          <o:OLEObject Type="Embed" ProgID="Visio.Drawing.15" ShapeID="_x0000_i1035" DrawAspect="Content" ObjectID="_1707651541" r:id="rId33"/>
        </w:object>
      </w:r>
    </w:p>
    <w:p w14:paraId="246A55B1" w14:textId="77777777" w:rsidR="00345A8F" w:rsidRDefault="00D862C6">
      <w:pPr>
        <w:pStyle w:val="TF"/>
      </w:pPr>
      <w:r>
        <w:t>Figure 5.2.3.1-1: Resource URI structure of the Nmfaf_3caDataManagement API</w:t>
      </w:r>
    </w:p>
    <w:p w14:paraId="1E661B9A" w14:textId="77777777" w:rsidR="00345A8F" w:rsidRDefault="00D862C6">
      <w:r>
        <w:t>Table 5.2.3.1-1 provides an overview of the resources and applicable HTTP methods.</w:t>
      </w:r>
    </w:p>
    <w:p w14:paraId="4E3DB48B" w14:textId="77777777" w:rsidR="00345A8F" w:rsidRDefault="00D862C6">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4461951A" w:rsidR="00345A8F" w:rsidRDefault="00302DBC">
            <w:pPr>
              <w:pStyle w:val="TAL"/>
            </w:pPr>
            <w:r>
              <w:t>MFAF Data or Analytics</w:t>
            </w:r>
            <w:r w:rsidR="00171CBC">
              <w:t>(Collection)</w:t>
            </w:r>
          </w:p>
        </w:tc>
        <w:tc>
          <w:tcPr>
            <w:tcW w:w="1501" w:type="pct"/>
            <w:tcBorders>
              <w:top w:val="single" w:sz="4" w:space="0" w:color="auto"/>
              <w:left w:val="single" w:sz="4" w:space="0" w:color="auto"/>
              <w:bottom w:val="single" w:sz="4" w:space="0" w:color="auto"/>
              <w:right w:val="single" w:sz="4" w:space="0" w:color="auto"/>
            </w:tcBorders>
            <w:hideMark/>
          </w:tcPr>
          <w:p w14:paraId="2706635B" w14:textId="6EA1D9EA" w:rsidR="00345A8F" w:rsidRDefault="00171CBC">
            <w:pPr>
              <w:pStyle w:val="TAL"/>
            </w:pPr>
            <w:r>
              <w:t>/</w:t>
            </w:r>
            <w:r w:rsidRPr="0033155B">
              <w:rPr>
                <w:noProof/>
              </w:rPr>
              <w:t>mfaf-data-analytics</w:t>
            </w:r>
          </w:p>
        </w:tc>
        <w:tc>
          <w:tcPr>
            <w:tcW w:w="504" w:type="pct"/>
            <w:tcBorders>
              <w:top w:val="single" w:sz="4" w:space="0" w:color="auto"/>
              <w:left w:val="single" w:sz="4" w:space="0" w:color="auto"/>
              <w:bottom w:val="single" w:sz="4" w:space="0" w:color="auto"/>
              <w:right w:val="single" w:sz="4" w:space="0" w:color="auto"/>
            </w:tcBorders>
            <w:hideMark/>
          </w:tcPr>
          <w:p w14:paraId="3B1E5913" w14:textId="5231CD2F" w:rsidR="00345A8F" w:rsidRPr="00171CBC" w:rsidRDefault="00171CBC">
            <w:pPr>
              <w:pStyle w:val="TAL"/>
              <w:rPr>
                <w:lang w:val="en-US"/>
              </w:rPr>
            </w:pPr>
            <w:r>
              <w:rPr>
                <w:rFonts w:hint="eastAsia"/>
                <w:lang w:eastAsia="zh-CN"/>
              </w:rPr>
              <w:t>POST</w:t>
            </w:r>
          </w:p>
        </w:tc>
        <w:tc>
          <w:tcPr>
            <w:tcW w:w="1656" w:type="pct"/>
            <w:tcBorders>
              <w:top w:val="single" w:sz="4" w:space="0" w:color="auto"/>
              <w:left w:val="single" w:sz="4" w:space="0" w:color="auto"/>
              <w:bottom w:val="single" w:sz="4" w:space="0" w:color="auto"/>
              <w:right w:val="single" w:sz="4" w:space="0" w:color="auto"/>
            </w:tcBorders>
            <w:hideMark/>
          </w:tcPr>
          <w:p w14:paraId="164BFE87" w14:textId="2666E3AA"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395EC0E" w:rsidR="00345A8F" w:rsidRDefault="00D862C6">
      <w:pPr>
        <w:pStyle w:val="4"/>
      </w:pPr>
      <w:bookmarkStart w:id="830" w:name="_Toc72784215"/>
      <w:bookmarkStart w:id="831" w:name="_Toc73041761"/>
      <w:bookmarkStart w:id="832" w:name="_Toc81244822"/>
      <w:bookmarkStart w:id="833" w:name="_Toc88645386"/>
      <w:bookmarkStart w:id="834" w:name="_Toc89426298"/>
      <w:bookmarkStart w:id="835" w:name="_Toc94033178"/>
      <w:bookmarkStart w:id="836" w:name="_Toc97037334"/>
      <w:bookmarkStart w:id="837" w:name="_Toc97038344"/>
      <w:r>
        <w:t>5.2.3.2</w:t>
      </w:r>
      <w:r>
        <w:tab/>
        <w:t xml:space="preserve">Resource: </w:t>
      </w:r>
      <w:r w:rsidR="00171CBC">
        <w:t>MFAF Data or Analytics</w:t>
      </w:r>
      <w:bookmarkEnd w:id="830"/>
      <w:bookmarkEnd w:id="831"/>
      <w:bookmarkEnd w:id="832"/>
      <w:bookmarkEnd w:id="833"/>
      <w:bookmarkEnd w:id="834"/>
      <w:bookmarkEnd w:id="835"/>
      <w:bookmarkEnd w:id="836"/>
      <w:bookmarkEnd w:id="837"/>
    </w:p>
    <w:p w14:paraId="3C94BDDD" w14:textId="77777777" w:rsidR="00345A8F" w:rsidRDefault="00D862C6">
      <w:pPr>
        <w:pStyle w:val="5"/>
      </w:pPr>
      <w:bookmarkStart w:id="838" w:name="_Toc72784216"/>
      <w:bookmarkStart w:id="839" w:name="_Toc73041762"/>
      <w:bookmarkStart w:id="840" w:name="_Toc81244823"/>
      <w:bookmarkStart w:id="841" w:name="_Toc88645387"/>
      <w:bookmarkStart w:id="842" w:name="_Toc89426299"/>
      <w:bookmarkStart w:id="843" w:name="_Toc94033179"/>
      <w:bookmarkStart w:id="844" w:name="_Toc97037335"/>
      <w:bookmarkStart w:id="845" w:name="_Toc97038345"/>
      <w:r>
        <w:t>5.2.3.2.1</w:t>
      </w:r>
      <w:r>
        <w:tab/>
        <w:t>Description</w:t>
      </w:r>
      <w:bookmarkEnd w:id="838"/>
      <w:bookmarkEnd w:id="839"/>
      <w:bookmarkEnd w:id="840"/>
      <w:bookmarkEnd w:id="841"/>
      <w:bookmarkEnd w:id="842"/>
      <w:bookmarkEnd w:id="843"/>
      <w:bookmarkEnd w:id="844"/>
      <w:bookmarkEnd w:id="845"/>
    </w:p>
    <w:p w14:paraId="30731F79" w14:textId="77777777" w:rsidR="00345A8F" w:rsidRDefault="00D862C6">
      <w:pPr>
        <w:pStyle w:val="4"/>
      </w:pPr>
      <w:bookmarkStart w:id="846" w:name="_Toc72784217"/>
      <w:bookmarkStart w:id="847" w:name="_Toc73041763"/>
      <w:bookmarkStart w:id="848" w:name="_Toc81244824"/>
      <w:bookmarkStart w:id="849" w:name="_Toc88645388"/>
      <w:bookmarkStart w:id="850" w:name="_Toc89426300"/>
      <w:bookmarkStart w:id="851" w:name="_Toc94033180"/>
      <w:bookmarkStart w:id="852" w:name="_Toc97037336"/>
      <w:bookmarkStart w:id="853" w:name="_Toc97038346"/>
      <w:r>
        <w:t>5.2.3.2.2</w:t>
      </w:r>
      <w:r>
        <w:tab/>
        <w:t>Resource Definition</w:t>
      </w:r>
      <w:bookmarkEnd w:id="846"/>
      <w:bookmarkEnd w:id="847"/>
      <w:bookmarkEnd w:id="848"/>
      <w:bookmarkEnd w:id="849"/>
      <w:bookmarkEnd w:id="850"/>
      <w:bookmarkEnd w:id="851"/>
      <w:bookmarkEnd w:id="852"/>
      <w:bookmarkEnd w:id="853"/>
    </w:p>
    <w:p w14:paraId="33D8D91E" w14:textId="169F59C7" w:rsidR="00345A8F" w:rsidRDefault="00D862C6">
      <w:r>
        <w:t xml:space="preserve">Resource URI: </w:t>
      </w:r>
      <w:r>
        <w:rPr>
          <w:b/>
          <w:noProof/>
        </w:rPr>
        <w:t>{apiRoot}/</w:t>
      </w:r>
      <w:r w:rsidR="00171CBC" w:rsidRPr="0033155B">
        <w:rPr>
          <w:noProof/>
        </w:rPr>
        <w:t>nmfaf_3cadatamanagement</w:t>
      </w:r>
      <w:r>
        <w:rPr>
          <w:b/>
          <w:noProof/>
        </w:rPr>
        <w:t>/</w:t>
      </w:r>
      <w:r w:rsidR="00171CBC" w:rsidRPr="00171CBC">
        <w:rPr>
          <w:noProof/>
        </w:rPr>
        <w:t>v1</w:t>
      </w:r>
      <w:r>
        <w:rPr>
          <w:b/>
          <w:noProof/>
        </w:rPr>
        <w:t>/</w:t>
      </w:r>
      <w:r w:rsidR="00171CBC" w:rsidRPr="0033155B">
        <w:rPr>
          <w:noProof/>
        </w:rPr>
        <w:t>mfaf-data-analytics</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pPr>
        <w:pStyle w:val="Guidance"/>
      </w:pPr>
    </w:p>
    <w:p w14:paraId="16D96123" w14:textId="77777777" w:rsidR="00345A8F" w:rsidRDefault="00D862C6">
      <w:pPr>
        <w:pStyle w:val="5"/>
      </w:pPr>
      <w:bookmarkStart w:id="854" w:name="_Toc72784218"/>
      <w:bookmarkStart w:id="855" w:name="_Toc73041764"/>
      <w:bookmarkStart w:id="856" w:name="_Toc81244825"/>
      <w:bookmarkStart w:id="857" w:name="_Toc88645389"/>
      <w:bookmarkStart w:id="858" w:name="_Toc89426301"/>
      <w:bookmarkStart w:id="859" w:name="_Toc94033181"/>
      <w:bookmarkStart w:id="860" w:name="_Toc97037337"/>
      <w:bookmarkStart w:id="861" w:name="_Toc97038347"/>
      <w:r>
        <w:lastRenderedPageBreak/>
        <w:t>5.2.3.2.3</w:t>
      </w:r>
      <w:r>
        <w:tab/>
        <w:t>Resource Standard Methods</w:t>
      </w:r>
      <w:bookmarkEnd w:id="854"/>
      <w:bookmarkEnd w:id="855"/>
      <w:bookmarkEnd w:id="856"/>
      <w:bookmarkEnd w:id="857"/>
      <w:bookmarkEnd w:id="858"/>
      <w:bookmarkEnd w:id="859"/>
      <w:bookmarkEnd w:id="860"/>
      <w:bookmarkEnd w:id="861"/>
    </w:p>
    <w:p w14:paraId="3549C62D" w14:textId="4A09D943" w:rsidR="00345A8F" w:rsidRDefault="00D862C6">
      <w:pPr>
        <w:pStyle w:val="6"/>
      </w:pPr>
      <w:bookmarkStart w:id="862" w:name="_Toc72784219"/>
      <w:bookmarkStart w:id="863" w:name="_Toc73041765"/>
      <w:bookmarkStart w:id="864" w:name="_Toc81244826"/>
      <w:bookmarkStart w:id="865" w:name="_Toc88645390"/>
      <w:bookmarkStart w:id="866" w:name="_Toc89426302"/>
      <w:bookmarkStart w:id="867" w:name="_Toc94033182"/>
      <w:bookmarkStart w:id="868" w:name="_Toc97037338"/>
      <w:bookmarkStart w:id="869" w:name="_Toc97038348"/>
      <w:r>
        <w:t>5.2.3.2.3.1</w:t>
      </w:r>
      <w:r>
        <w:tab/>
      </w:r>
      <w:bookmarkEnd w:id="862"/>
      <w:bookmarkEnd w:id="863"/>
      <w:bookmarkEnd w:id="864"/>
      <w:bookmarkEnd w:id="865"/>
      <w:bookmarkEnd w:id="866"/>
      <w:bookmarkEnd w:id="867"/>
      <w:r w:rsidR="00171CBC">
        <w:t>POST</w:t>
      </w:r>
      <w:bookmarkEnd w:id="868"/>
      <w:bookmarkEnd w:id="869"/>
    </w:p>
    <w:p w14:paraId="61BFF267" w14:textId="77777777" w:rsidR="00345A8F" w:rsidRDefault="00D862C6">
      <w:r>
        <w:t>This method shall support the URI query parameters specified in table 5.2.3.2.3.1-1.</w:t>
      </w:r>
    </w:p>
    <w:p w14:paraId="1BC335A8" w14:textId="28E48C16" w:rsidR="00345A8F" w:rsidRDefault="00D862C6">
      <w:pPr>
        <w:pStyle w:val="TH"/>
        <w:rPr>
          <w:rFonts w:cs="Arial"/>
        </w:rPr>
      </w:pPr>
      <w:r>
        <w:t xml:space="preserve">Table 5.2.3.2.3.1-1: URI query parameters supported by the </w:t>
      </w:r>
      <w:r w:rsidR="00171CBC">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62DF0188"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204A9A92"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0CF8F70D" w14:textId="6918968C"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462A75E1" w14:textId="6F546BF2"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14BE231F"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77777777" w:rsidR="00345A8F" w:rsidRDefault="00D862C6">
      <w:r>
        <w:t>This method shall support the request data structures specified in table 5.2.3.2.3.1-2 and the response data structures and response codes specified in table 5.2.3.2.3.1-3.</w:t>
      </w:r>
    </w:p>
    <w:p w14:paraId="4ACE20DB" w14:textId="5D5607A5" w:rsidR="00345A8F" w:rsidRDefault="00D862C6">
      <w:pPr>
        <w:pStyle w:val="TH"/>
      </w:pPr>
      <w:r>
        <w:t xml:space="preserve">Table 5.2.3.2.3.1-2: Data structures supported by the </w:t>
      </w:r>
      <w:r w:rsidR="00171CBC">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1DE91916" w:rsidR="00345A8F" w:rsidRDefault="00171CBC">
            <w:pPr>
              <w:pStyle w:val="TAL"/>
            </w:pPr>
            <w:r>
              <w:t>Any</w:t>
            </w:r>
          </w:p>
        </w:tc>
        <w:tc>
          <w:tcPr>
            <w:tcW w:w="425" w:type="dxa"/>
            <w:tcBorders>
              <w:top w:val="single" w:sz="4" w:space="0" w:color="auto"/>
              <w:left w:val="single" w:sz="6" w:space="0" w:color="000000"/>
              <w:bottom w:val="single" w:sz="6" w:space="0" w:color="000000"/>
              <w:right w:val="single" w:sz="6" w:space="0" w:color="000000"/>
            </w:tcBorders>
          </w:tcPr>
          <w:p w14:paraId="37DC1392" w14:textId="12741106" w:rsidR="00345A8F" w:rsidRDefault="00345A8F">
            <w:pPr>
              <w:pStyle w:val="TAC"/>
            </w:pPr>
          </w:p>
        </w:tc>
        <w:tc>
          <w:tcPr>
            <w:tcW w:w="1276" w:type="dxa"/>
            <w:tcBorders>
              <w:top w:val="single" w:sz="4" w:space="0" w:color="auto"/>
              <w:left w:val="single" w:sz="6" w:space="0" w:color="000000"/>
              <w:bottom w:val="single" w:sz="6" w:space="0" w:color="000000"/>
              <w:right w:val="single" w:sz="6" w:space="0" w:color="000000"/>
            </w:tcBorders>
          </w:tcPr>
          <w:p w14:paraId="10E7A8A0" w14:textId="09BDD738" w:rsidR="00345A8F" w:rsidRDefault="00345A8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52F6301F" w:rsidR="00345A8F" w:rsidRDefault="00345A8F">
            <w:pPr>
              <w:pStyle w:val="TAL"/>
            </w:pPr>
          </w:p>
        </w:tc>
      </w:tr>
    </w:tbl>
    <w:p w14:paraId="42725F3E" w14:textId="77777777" w:rsidR="00345A8F" w:rsidRDefault="00345A8F"/>
    <w:p w14:paraId="38BCB599" w14:textId="49A0F89E" w:rsidR="00345A8F" w:rsidRDefault="00D862C6">
      <w:pPr>
        <w:pStyle w:val="TH"/>
      </w:pPr>
      <w:r>
        <w:t xml:space="preserve">Table 5.2.3.2.3.1-3: Data structures supported by the </w:t>
      </w:r>
      <w:r w:rsidR="00171CB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5E406D8D" w:rsidR="00345A8F" w:rsidRDefault="00D862C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68B7B481" w:rsidR="00345A8F" w:rsidRDefault="00345A8F">
            <w:pPr>
              <w:pStyle w:val="TAC"/>
            </w:pPr>
          </w:p>
        </w:tc>
        <w:tc>
          <w:tcPr>
            <w:tcW w:w="649" w:type="pct"/>
            <w:tcBorders>
              <w:top w:val="single" w:sz="4" w:space="0" w:color="auto"/>
              <w:left w:val="single" w:sz="6" w:space="0" w:color="000000"/>
              <w:bottom w:val="single" w:sz="6" w:space="0" w:color="000000"/>
              <w:right w:val="single" w:sz="6" w:space="0" w:color="000000"/>
            </w:tcBorders>
          </w:tcPr>
          <w:p w14:paraId="27355D27" w14:textId="6A94A37C" w:rsidR="00345A8F" w:rsidRDefault="00345A8F">
            <w:pPr>
              <w:pStyle w:val="TAL"/>
            </w:pPr>
          </w:p>
        </w:tc>
        <w:tc>
          <w:tcPr>
            <w:tcW w:w="583" w:type="pct"/>
            <w:tcBorders>
              <w:top w:val="single" w:sz="4" w:space="0" w:color="auto"/>
              <w:left w:val="single" w:sz="6" w:space="0" w:color="000000"/>
              <w:bottom w:val="single" w:sz="6" w:space="0" w:color="000000"/>
              <w:right w:val="single" w:sz="6" w:space="0" w:color="000000"/>
            </w:tcBorders>
          </w:tcPr>
          <w:p w14:paraId="45436D85" w14:textId="6350B817" w:rsidR="00345A8F" w:rsidRDefault="00345A8F">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5CE25" w14:textId="687680B0" w:rsidR="00345A8F" w:rsidRDefault="00345A8F">
            <w:pPr>
              <w:pStyle w:val="TAL"/>
            </w:pP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2533BE6D" w:rsidR="00345A8F" w:rsidRDefault="00D862C6">
            <w:pPr>
              <w:pStyle w:val="TAN"/>
            </w:pPr>
            <w:r>
              <w:t>NOTE:</w:t>
            </w:r>
            <w:r>
              <w:rPr>
                <w:noProof/>
              </w:rPr>
              <w:tab/>
              <w:t xml:space="preserve">The manadatory </w:t>
            </w:r>
            <w:r>
              <w:t xml:space="preserve">HTTP error status code for the </w:t>
            </w:r>
            <w:r w:rsidR="00171CBC">
              <w:t>POST</w:t>
            </w:r>
            <w:r>
              <w:t xml:space="preserve"> method listed in Table 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
      </w:pPr>
      <w:bookmarkStart w:id="870" w:name="_Toc72784228"/>
      <w:bookmarkStart w:id="871" w:name="_Toc73041774"/>
      <w:bookmarkStart w:id="872" w:name="_Toc81244835"/>
      <w:bookmarkStart w:id="873" w:name="_Toc88645399"/>
      <w:bookmarkStart w:id="874" w:name="_Toc89426311"/>
      <w:bookmarkStart w:id="875" w:name="_Toc94033191"/>
      <w:bookmarkStart w:id="876" w:name="_Toc97037339"/>
      <w:bookmarkStart w:id="877" w:name="_Toc97038349"/>
      <w:r>
        <w:t>5.2.4</w:t>
      </w:r>
      <w:r>
        <w:tab/>
        <w:t>Custom Operations without associated resources</w:t>
      </w:r>
      <w:bookmarkEnd w:id="870"/>
      <w:bookmarkEnd w:id="871"/>
      <w:bookmarkEnd w:id="872"/>
      <w:bookmarkEnd w:id="873"/>
      <w:bookmarkEnd w:id="874"/>
      <w:bookmarkEnd w:id="875"/>
      <w:bookmarkEnd w:id="876"/>
      <w:bookmarkEnd w:id="877"/>
    </w:p>
    <w:p w14:paraId="3EEDCC7E" w14:textId="467D0743" w:rsidR="00171CBC" w:rsidRPr="00171CBC" w:rsidRDefault="00171CBC" w:rsidP="00171CBC">
      <w:r w:rsidRPr="00865A7E">
        <w:t>None in this release of the specification.</w:t>
      </w:r>
    </w:p>
    <w:p w14:paraId="4004C81B" w14:textId="77777777" w:rsidR="00345A8F" w:rsidRDefault="00D862C6">
      <w:pPr>
        <w:pStyle w:val="3"/>
      </w:pPr>
      <w:bookmarkStart w:id="878" w:name="_Toc72784234"/>
      <w:bookmarkStart w:id="879" w:name="_Toc73041780"/>
      <w:bookmarkStart w:id="880" w:name="_Toc81244841"/>
      <w:bookmarkStart w:id="881" w:name="_Toc88645405"/>
      <w:bookmarkStart w:id="882" w:name="_Toc89426317"/>
      <w:bookmarkStart w:id="883" w:name="_Toc94033197"/>
      <w:bookmarkStart w:id="884" w:name="_Toc97037340"/>
      <w:bookmarkStart w:id="885" w:name="_Toc97038350"/>
      <w:r>
        <w:t>5.2.5</w:t>
      </w:r>
      <w:r>
        <w:tab/>
        <w:t>Notifications</w:t>
      </w:r>
      <w:bookmarkEnd w:id="878"/>
      <w:bookmarkEnd w:id="879"/>
      <w:bookmarkEnd w:id="880"/>
      <w:bookmarkEnd w:id="881"/>
      <w:bookmarkEnd w:id="882"/>
      <w:bookmarkEnd w:id="883"/>
      <w:bookmarkEnd w:id="884"/>
      <w:bookmarkEnd w:id="885"/>
    </w:p>
    <w:p w14:paraId="127D937F" w14:textId="77777777" w:rsidR="00345A8F" w:rsidRDefault="00D862C6">
      <w:pPr>
        <w:pStyle w:val="4"/>
      </w:pPr>
      <w:bookmarkStart w:id="886" w:name="_Toc72784235"/>
      <w:bookmarkStart w:id="887" w:name="_Toc73041781"/>
      <w:bookmarkStart w:id="888" w:name="_Toc81244842"/>
      <w:bookmarkStart w:id="889" w:name="_Toc88645406"/>
      <w:bookmarkStart w:id="890" w:name="_Toc89426318"/>
      <w:bookmarkStart w:id="891" w:name="_Toc94033198"/>
      <w:bookmarkStart w:id="892" w:name="_Toc97037341"/>
      <w:bookmarkStart w:id="893" w:name="_Toc97038351"/>
      <w:r>
        <w:t>5.2.5.1</w:t>
      </w:r>
      <w:r>
        <w:tab/>
        <w:t>General</w:t>
      </w:r>
      <w:bookmarkEnd w:id="886"/>
      <w:bookmarkEnd w:id="887"/>
      <w:bookmarkEnd w:id="888"/>
      <w:bookmarkEnd w:id="889"/>
      <w:bookmarkEnd w:id="890"/>
      <w:bookmarkEnd w:id="891"/>
      <w:bookmarkEnd w:id="892"/>
      <w:bookmarkEnd w:id="893"/>
    </w:p>
    <w:p w14:paraId="124A95AF" w14:textId="77777777" w:rsidR="00345A8F" w:rsidRDefault="00D862C6">
      <w:pPr>
        <w:rPr>
          <w:noProof/>
        </w:rPr>
      </w:pPr>
      <w:r>
        <w:rPr>
          <w:noProof/>
        </w:rPr>
        <w:t>Notifications shall comply to clause 6.2 of 3GPP TS 29.500 [4] and clause 4.6.2.3 of 3GPP TS 29.501 [5].</w:t>
      </w:r>
    </w:p>
    <w:p w14:paraId="525D1FBB" w14:textId="77777777" w:rsidR="00345A8F" w:rsidRDefault="00D862C6">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593868B1" w:rsidR="00345A8F" w:rsidRDefault="003C5EA5">
            <w:pPr>
              <w:pStyle w:val="TAL"/>
              <w:rPr>
                <w:lang w:val="en-US"/>
              </w:rPr>
            </w:pPr>
            <w:r>
              <w:t>{</w:t>
            </w:r>
            <w:r w:rsidR="008065D7">
              <w:t>notificationURI</w:t>
            </w:r>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notificationURI</w:t>
            </w:r>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4"/>
      </w:pPr>
      <w:bookmarkStart w:id="894" w:name="_Toc88645407"/>
      <w:bookmarkStart w:id="895" w:name="_Toc72784236"/>
      <w:bookmarkStart w:id="896" w:name="_Toc73041782"/>
      <w:bookmarkStart w:id="897" w:name="_Toc81244843"/>
      <w:bookmarkStart w:id="898" w:name="_Toc89426319"/>
      <w:bookmarkStart w:id="899" w:name="_Toc94033199"/>
      <w:bookmarkStart w:id="900" w:name="_Toc97037342"/>
      <w:bookmarkStart w:id="901" w:name="_Toc97038352"/>
      <w:r>
        <w:t>5.2.5.2</w:t>
      </w:r>
      <w:r>
        <w:tab/>
      </w:r>
      <w:r w:rsidR="00EF7E8D">
        <w:rPr>
          <w:lang w:eastAsia="ja-JP"/>
        </w:rPr>
        <w:t>MFAF Notification</w:t>
      </w:r>
      <w:bookmarkEnd w:id="894"/>
      <w:bookmarkEnd w:id="895"/>
      <w:bookmarkEnd w:id="896"/>
      <w:bookmarkEnd w:id="897"/>
      <w:bookmarkEnd w:id="898"/>
      <w:bookmarkEnd w:id="899"/>
      <w:bookmarkEnd w:id="900"/>
      <w:bookmarkEnd w:id="901"/>
    </w:p>
    <w:p w14:paraId="2662C52A" w14:textId="77777777" w:rsidR="00345A8F" w:rsidRDefault="00D862C6">
      <w:pPr>
        <w:pStyle w:val="5"/>
        <w:rPr>
          <w:noProof/>
        </w:rPr>
      </w:pPr>
      <w:bookmarkStart w:id="902" w:name="_Toc72784237"/>
      <w:bookmarkStart w:id="903" w:name="_Toc73041783"/>
      <w:bookmarkStart w:id="904" w:name="_Toc81244844"/>
      <w:bookmarkStart w:id="905" w:name="_Toc88645408"/>
      <w:bookmarkStart w:id="906" w:name="_Toc89426320"/>
      <w:bookmarkStart w:id="907" w:name="_Toc94033200"/>
      <w:bookmarkStart w:id="908" w:name="_Toc97037343"/>
      <w:bookmarkStart w:id="909" w:name="_Toc97038353"/>
      <w:r>
        <w:t>5.2.5.2</w:t>
      </w:r>
      <w:r>
        <w:rPr>
          <w:noProof/>
        </w:rPr>
        <w:t>.1</w:t>
      </w:r>
      <w:r>
        <w:rPr>
          <w:noProof/>
        </w:rPr>
        <w:tab/>
        <w:t>Description</w:t>
      </w:r>
      <w:bookmarkEnd w:id="902"/>
      <w:bookmarkEnd w:id="903"/>
      <w:bookmarkEnd w:id="904"/>
      <w:bookmarkEnd w:id="905"/>
      <w:bookmarkEnd w:id="906"/>
      <w:bookmarkEnd w:id="907"/>
      <w:bookmarkEnd w:id="908"/>
      <w:bookmarkEnd w:id="909"/>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
        <w:rPr>
          <w:noProof/>
        </w:rPr>
      </w:pPr>
      <w:bookmarkStart w:id="910" w:name="_Toc72784238"/>
      <w:bookmarkStart w:id="911" w:name="_Toc73041784"/>
      <w:bookmarkStart w:id="912" w:name="_Toc81244845"/>
      <w:bookmarkStart w:id="913" w:name="_Toc88645409"/>
      <w:bookmarkStart w:id="914" w:name="_Toc89426321"/>
      <w:bookmarkStart w:id="915" w:name="_Toc94033201"/>
      <w:bookmarkStart w:id="916" w:name="_Toc97037344"/>
      <w:bookmarkStart w:id="917" w:name="_Toc97038354"/>
      <w:r>
        <w:lastRenderedPageBreak/>
        <w:t>5.2.5.2</w:t>
      </w:r>
      <w:r>
        <w:rPr>
          <w:noProof/>
        </w:rPr>
        <w:t>.2</w:t>
      </w:r>
      <w:r>
        <w:rPr>
          <w:noProof/>
        </w:rPr>
        <w:tab/>
        <w:t>Target URI</w:t>
      </w:r>
      <w:bookmarkEnd w:id="910"/>
      <w:bookmarkEnd w:id="911"/>
      <w:bookmarkEnd w:id="912"/>
      <w:bookmarkEnd w:id="913"/>
      <w:bookmarkEnd w:id="914"/>
      <w:bookmarkEnd w:id="915"/>
      <w:bookmarkEnd w:id="916"/>
      <w:bookmarkEnd w:id="917"/>
    </w:p>
    <w:p w14:paraId="7338E44D" w14:textId="641540A4"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1E5DB476" w:rsidR="00345A8F" w:rsidRDefault="008065D7">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
        <w:rPr>
          <w:noProof/>
        </w:rPr>
      </w:pPr>
      <w:bookmarkStart w:id="918" w:name="_Toc72784239"/>
      <w:bookmarkStart w:id="919" w:name="_Toc73041785"/>
      <w:bookmarkStart w:id="920" w:name="_Toc81244846"/>
      <w:bookmarkStart w:id="921" w:name="_Toc88645410"/>
      <w:bookmarkStart w:id="922" w:name="_Toc89426322"/>
      <w:bookmarkStart w:id="923" w:name="_Toc94033202"/>
      <w:bookmarkStart w:id="924" w:name="_Toc97037345"/>
      <w:bookmarkStart w:id="925" w:name="_Toc97038355"/>
      <w:r>
        <w:t>5.2.5.2</w:t>
      </w:r>
      <w:r>
        <w:rPr>
          <w:noProof/>
        </w:rPr>
        <w:t>.3</w:t>
      </w:r>
      <w:r>
        <w:rPr>
          <w:noProof/>
        </w:rPr>
        <w:tab/>
        <w:t>Standard Methods</w:t>
      </w:r>
      <w:bookmarkEnd w:id="918"/>
      <w:bookmarkEnd w:id="919"/>
      <w:bookmarkEnd w:id="920"/>
      <w:bookmarkEnd w:id="921"/>
      <w:bookmarkEnd w:id="922"/>
      <w:bookmarkEnd w:id="923"/>
      <w:bookmarkEnd w:id="924"/>
      <w:bookmarkEnd w:id="925"/>
    </w:p>
    <w:p w14:paraId="0968FC14" w14:textId="77777777" w:rsidR="00345A8F" w:rsidRDefault="00D862C6">
      <w:pPr>
        <w:pStyle w:val="6"/>
        <w:rPr>
          <w:noProof/>
        </w:rPr>
      </w:pPr>
      <w:bookmarkStart w:id="926" w:name="_Toc72784240"/>
      <w:bookmarkStart w:id="927" w:name="_Toc73041786"/>
      <w:bookmarkStart w:id="928" w:name="_Toc81244847"/>
      <w:bookmarkStart w:id="929" w:name="_Toc88645411"/>
      <w:bookmarkStart w:id="930" w:name="_Toc89426323"/>
      <w:bookmarkStart w:id="931" w:name="_Toc94033203"/>
      <w:bookmarkStart w:id="932" w:name="_Toc97037346"/>
      <w:bookmarkStart w:id="933" w:name="_Toc97038356"/>
      <w:r>
        <w:t>5.2.5.2.3</w:t>
      </w:r>
      <w:r>
        <w:rPr>
          <w:noProof/>
        </w:rPr>
        <w:t>.1</w:t>
      </w:r>
      <w:r>
        <w:rPr>
          <w:noProof/>
        </w:rPr>
        <w:tab/>
        <w:t>POST</w:t>
      </w:r>
      <w:bookmarkEnd w:id="926"/>
      <w:bookmarkEnd w:id="927"/>
      <w:bookmarkEnd w:id="928"/>
      <w:bookmarkEnd w:id="929"/>
      <w:bookmarkEnd w:id="930"/>
      <w:bookmarkEnd w:id="931"/>
      <w:bookmarkEnd w:id="932"/>
      <w:bookmarkEnd w:id="933"/>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20A310D7" w:rsidR="00EF7E8D" w:rsidRDefault="00302DBC" w:rsidP="00EF7E8D">
            <w:pPr>
              <w:pStyle w:val="TAL"/>
              <w:rPr>
                <w:noProof/>
              </w:rPr>
            </w:pPr>
            <w:r>
              <w:rPr>
                <w:noProof/>
              </w:rPr>
              <w:t>array(Nm</w:t>
            </w:r>
            <w:r w:rsidR="00171CBC">
              <w:rPr>
                <w:noProof/>
              </w:rPr>
              <w:t>f</w:t>
            </w:r>
            <w:r>
              <w:rPr>
                <w:noProof/>
              </w:rPr>
              <w:t>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r>
              <w:t>1</w:t>
            </w:r>
            <w:r w:rsidR="00302DBC">
              <w:t>..N</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77777777" w:rsidR="00345A8F" w:rsidRDefault="00D862C6">
            <w:pPr>
              <w:pStyle w:val="TAN"/>
              <w:rPr>
                <w:noProof/>
              </w:rPr>
            </w:pPr>
            <w:r>
              <w:t>NOTE:</w:t>
            </w:r>
            <w:r>
              <w:rPr>
                <w:noProof/>
              </w:rPr>
              <w:tab/>
              <w:t xml:space="preserve">The mandatory </w:t>
            </w:r>
            <w:r>
              <w:t>HTTP error status codes for the POST method listed in Table 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lastRenderedPageBreak/>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77777777" w:rsidR="00171CBC" w:rsidRDefault="00171CBC" w:rsidP="00171CBC">
      <w:pPr>
        <w:pStyle w:val="4"/>
      </w:pPr>
      <w:bookmarkStart w:id="934" w:name="_Toc97037347"/>
      <w:bookmarkStart w:id="935" w:name="_Toc97038357"/>
      <w:r>
        <w:t>5.2.5.3</w:t>
      </w:r>
      <w:r>
        <w:tab/>
      </w:r>
      <w:r>
        <w:rPr>
          <w:rFonts w:eastAsia="Times New Roman"/>
          <w:noProof/>
        </w:rPr>
        <w:t>Acknowledgement of Notification</w:t>
      </w:r>
      <w:bookmarkEnd w:id="934"/>
      <w:bookmarkEnd w:id="935"/>
    </w:p>
    <w:p w14:paraId="2DC50027" w14:textId="77777777" w:rsidR="00171CBC" w:rsidRDefault="00171CBC" w:rsidP="00171CBC">
      <w:pPr>
        <w:pStyle w:val="5"/>
        <w:rPr>
          <w:noProof/>
        </w:rPr>
      </w:pPr>
      <w:bookmarkStart w:id="936" w:name="_Toc97037348"/>
      <w:bookmarkStart w:id="937" w:name="_Toc97038358"/>
      <w:r>
        <w:t>5.2.5.3</w:t>
      </w:r>
      <w:r>
        <w:rPr>
          <w:noProof/>
        </w:rPr>
        <w:t>.1</w:t>
      </w:r>
      <w:r>
        <w:rPr>
          <w:noProof/>
        </w:rPr>
        <w:tab/>
        <w:t>Description</w:t>
      </w:r>
      <w:bookmarkEnd w:id="936"/>
      <w:bookmarkEnd w:id="937"/>
    </w:p>
    <w:p w14:paraId="79A395FB" w14:textId="77777777" w:rsidR="00171CBC" w:rsidRDefault="00171CBC" w:rsidP="00171CBC">
      <w:pPr>
        <w:rPr>
          <w:noProof/>
        </w:rPr>
      </w:pPr>
      <w:r>
        <w:rPr>
          <w:noProof/>
        </w:rPr>
        <w:t xml:space="preserve">The Acknowledgement of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
        <w:rPr>
          <w:noProof/>
        </w:rPr>
      </w:pPr>
      <w:bookmarkStart w:id="938" w:name="_Toc97037349"/>
      <w:bookmarkStart w:id="939" w:name="_Toc97038359"/>
      <w:r>
        <w:t>5.2.5.3</w:t>
      </w:r>
      <w:r>
        <w:rPr>
          <w:noProof/>
        </w:rPr>
        <w:t>.2</w:t>
      </w:r>
      <w:r>
        <w:rPr>
          <w:noProof/>
        </w:rPr>
        <w:tab/>
        <w:t>Target URI</w:t>
      </w:r>
      <w:bookmarkEnd w:id="938"/>
      <w:bookmarkEnd w:id="939"/>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069FD">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069FD">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069FD">
            <w:pPr>
              <w:pStyle w:val="TAH"/>
              <w:rPr>
                <w:noProof/>
              </w:rPr>
            </w:pPr>
            <w:r>
              <w:rPr>
                <w:noProof/>
              </w:rPr>
              <w:t>Definition</w:t>
            </w:r>
          </w:p>
        </w:tc>
      </w:tr>
      <w:tr w:rsidR="00171CBC" w14:paraId="7B0AA0D3"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069FD">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069FD">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77777777" w:rsidR="00171CBC" w:rsidRDefault="00171CBC" w:rsidP="006069FD">
            <w:pPr>
              <w:pStyle w:val="TAL"/>
              <w:rPr>
                <w:noProof/>
              </w:rPr>
            </w:pPr>
            <w:r>
              <w:rPr>
                <w:noProof/>
              </w:rPr>
              <w:t xml:space="preserve">Acknowledgement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
        <w:rPr>
          <w:noProof/>
        </w:rPr>
      </w:pPr>
      <w:bookmarkStart w:id="940" w:name="_Toc83230072"/>
      <w:bookmarkStart w:id="941" w:name="_Toc66277780"/>
      <w:bookmarkStart w:id="942" w:name="_Toc56672222"/>
      <w:bookmarkStart w:id="943" w:name="_Toc51761292"/>
      <w:bookmarkStart w:id="944" w:name="_Toc50023802"/>
      <w:bookmarkStart w:id="945" w:name="_Toc49935456"/>
      <w:bookmarkStart w:id="946" w:name="_Toc45132989"/>
      <w:bookmarkStart w:id="947" w:name="_Toc43298212"/>
      <w:bookmarkStart w:id="948" w:name="_Toc39063154"/>
      <w:bookmarkStart w:id="949" w:name="_Toc36037720"/>
      <w:bookmarkStart w:id="950" w:name="_Toc34210695"/>
      <w:bookmarkStart w:id="951" w:name="_Toc28011579"/>
      <w:bookmarkStart w:id="952" w:name="_Toc97037350"/>
      <w:bookmarkStart w:id="953" w:name="_Toc97038360"/>
      <w:r>
        <w:rPr>
          <w:noProof/>
        </w:rPr>
        <w:t>5.2.5.3.3</w:t>
      </w:r>
      <w:r>
        <w:rPr>
          <w:noProof/>
        </w:rPr>
        <w:tab/>
        <w:t>Standard Methods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79F42D90" w14:textId="77777777" w:rsidR="00171CBC" w:rsidRDefault="00171CBC" w:rsidP="00171CBC">
      <w:pPr>
        <w:pStyle w:val="6"/>
      </w:pPr>
      <w:bookmarkStart w:id="954" w:name="_Toc97037351"/>
      <w:bookmarkStart w:id="955" w:name="_Toc97038361"/>
      <w:r>
        <w:t>5.2.5.3.3.1</w:t>
      </w:r>
      <w:r>
        <w:tab/>
        <w:t>POST</w:t>
      </w:r>
      <w:bookmarkEnd w:id="954"/>
      <w:bookmarkEnd w:id="955"/>
    </w:p>
    <w:p w14:paraId="2784E952" w14:textId="77777777" w:rsidR="00171CBC" w:rsidRDefault="00171CBC" w:rsidP="00171CBC">
      <w:r>
        <w:t>This method shall support the URI query parameters specified in table 5.2.5.3.3.1-1.</w:t>
      </w:r>
    </w:p>
    <w:p w14:paraId="30F7B9F2" w14:textId="77777777" w:rsidR="00171CBC" w:rsidRDefault="00171CBC" w:rsidP="00171CBC">
      <w:pPr>
        <w:pStyle w:val="TH"/>
        <w:rPr>
          <w:rFonts w:cs="Arial"/>
        </w:rPr>
      </w:pPr>
      <w:r>
        <w:t>Table 5.2.5.3.3.1-1: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069FD">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069FD">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069F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069FD">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069F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069FD">
            <w:pPr>
              <w:pStyle w:val="TAH"/>
            </w:pPr>
            <w:r>
              <w:t>Applicability</w:t>
            </w:r>
          </w:p>
        </w:tc>
      </w:tr>
      <w:tr w:rsidR="00171CBC" w14:paraId="7B422AE8"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069FD">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069FD">
            <w:pPr>
              <w:pStyle w:val="TAL"/>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069FD">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069F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069FD">
            <w:pPr>
              <w:pStyle w:val="TAL"/>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069FD">
            <w:pPr>
              <w:pStyle w:val="TAL"/>
            </w:pPr>
          </w:p>
        </w:tc>
      </w:tr>
    </w:tbl>
    <w:p w14:paraId="3474F6C0" w14:textId="77777777" w:rsidR="00171CBC" w:rsidRDefault="00171CBC" w:rsidP="00171CBC">
      <w:pPr>
        <w:pStyle w:val="Guidance"/>
      </w:pPr>
    </w:p>
    <w:p w14:paraId="062AEFF5" w14:textId="77777777" w:rsidR="00171CBC" w:rsidRDefault="00171CBC" w:rsidP="00171CBC">
      <w:r>
        <w:t>This method shall support the request data structures specified in table 5.2.5.3.3.1-2 and the response data structures and response codes specified in table 5.2.5.3.3.1-3.</w:t>
      </w:r>
    </w:p>
    <w:p w14:paraId="38443311" w14:textId="77777777" w:rsidR="00171CBC" w:rsidRDefault="00171CBC" w:rsidP="00171CBC">
      <w:pPr>
        <w:pStyle w:val="TH"/>
      </w:pPr>
      <w:r>
        <w:t>Table 5.2.5.3.3.1-2: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069F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069FD">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069FD">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069FD">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069FD">
            <w:pPr>
              <w:pStyle w:val="TAH"/>
            </w:pPr>
            <w:r>
              <w:t>Description</w:t>
            </w:r>
          </w:p>
        </w:tc>
      </w:tr>
      <w:tr w:rsidR="00171CBC" w14:paraId="5C22EF81" w14:textId="77777777" w:rsidTr="006069F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069FD">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069FD">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069FD">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069FD">
            <w:pPr>
              <w:pStyle w:val="TAL"/>
            </w:pPr>
            <w:r>
              <w:t>Indicate the fetch correlation identifier(s).</w:t>
            </w:r>
          </w:p>
        </w:tc>
      </w:tr>
    </w:tbl>
    <w:p w14:paraId="434B1FE6" w14:textId="77777777" w:rsidR="00171CBC" w:rsidRDefault="00171CBC" w:rsidP="00171CBC"/>
    <w:p w14:paraId="341393F2" w14:textId="77777777" w:rsidR="00171CBC" w:rsidRDefault="00171CBC" w:rsidP="00171CBC">
      <w:pPr>
        <w:pStyle w:val="TH"/>
      </w:pPr>
      <w:r>
        <w:t>Table 5.2.5.3.3.1-3: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069F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069F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069F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069FD">
            <w:pPr>
              <w:pStyle w:val="TAH"/>
            </w:pPr>
            <w:r>
              <w:t>Response</w:t>
            </w:r>
          </w:p>
          <w:p w14:paraId="31FD5AF6" w14:textId="77777777" w:rsidR="00171CBC" w:rsidRDefault="00171CBC" w:rsidP="006069F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069FD">
            <w:pPr>
              <w:pStyle w:val="TAH"/>
            </w:pPr>
            <w:r>
              <w:t>Description</w:t>
            </w:r>
          </w:p>
        </w:tc>
      </w:tr>
      <w:tr w:rsidR="00171CBC" w14:paraId="0E36968D"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069FD">
            <w:pPr>
              <w:pStyle w:val="TAL"/>
            </w:pPr>
            <w:r>
              <w:t>NmfafDataAnaNotification</w:t>
            </w:r>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069FD">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069F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069F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069FD">
            <w:pPr>
              <w:pStyle w:val="TAL"/>
            </w:pPr>
            <w:r>
              <w:t xml:space="preserve">The stored data or analytics related to the </w:t>
            </w:r>
            <w:r>
              <w:rPr>
                <w:lang w:val="en-US"/>
              </w:rPr>
              <w:t>"</w:t>
            </w:r>
            <w:r w:rsidRPr="00085C06">
              <w:t>fetch-corr-ids</w:t>
            </w:r>
            <w:r>
              <w:t>".</w:t>
            </w:r>
          </w:p>
        </w:tc>
      </w:tr>
      <w:tr w:rsidR="00171CBC" w14:paraId="3FD1FEE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0DBF83"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5C78DCA1"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069F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069FD">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FC86317"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158E1D6F"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069F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069FD">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6069F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77777777" w:rsidR="00171CBC" w:rsidRDefault="00171CBC" w:rsidP="006069FD">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77777777" w:rsidR="00171CBC" w:rsidRDefault="00171CBC" w:rsidP="00171CBC">
      <w:pPr>
        <w:pStyle w:val="TH"/>
        <w:rPr>
          <w:rFonts w:cs="Arial"/>
        </w:rPr>
      </w:pPr>
      <w:r>
        <w:lastRenderedPageBreak/>
        <w:t>Table 5.2.5.3.3.1-4: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069FD">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069FD">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069FD">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069FD">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069FD">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069FD">
            <w:pPr>
              <w:pStyle w:val="TAH"/>
            </w:pPr>
            <w:r>
              <w:t>Description</w:t>
            </w:r>
          </w:p>
        </w:tc>
      </w:tr>
      <w:tr w:rsidR="00171CBC" w14:paraId="182B1986" w14:textId="77777777" w:rsidTr="006069FD">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069FD">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069FD">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069FD">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069FD">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069FD">
            <w:pPr>
              <w:pStyle w:val="TAL"/>
            </w:pPr>
            <w:r>
              <w:t>An alternative URI of the resource located in an alternative MFAF.</w:t>
            </w:r>
          </w:p>
        </w:tc>
      </w:tr>
      <w:tr w:rsidR="00171CBC" w14:paraId="4EB5611A" w14:textId="77777777" w:rsidTr="006069FD">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069FD">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069FD">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069FD">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069FD">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069FD">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77777777" w:rsidR="00171CBC" w:rsidRDefault="00171CBC" w:rsidP="00171CBC">
      <w:pPr>
        <w:pStyle w:val="TH"/>
        <w:rPr>
          <w:rFonts w:cs="Arial"/>
        </w:rPr>
      </w:pPr>
      <w:r>
        <w:t>Table 5.2.3.2.3.1-5: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069F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069FD">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069FD">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069FD">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069FD">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069FD">
            <w:pPr>
              <w:pStyle w:val="TAH"/>
            </w:pPr>
            <w:r>
              <w:t>Description</w:t>
            </w:r>
          </w:p>
        </w:tc>
      </w:tr>
      <w:tr w:rsidR="00171CBC" w14:paraId="6462A680" w14:textId="77777777" w:rsidTr="006069FD">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069FD">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069FD">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069FD">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069FD">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069FD">
            <w:pPr>
              <w:pStyle w:val="TAL"/>
            </w:pPr>
            <w:r>
              <w:t>An alternative URI of the resource located in an alternative MFAF.</w:t>
            </w:r>
          </w:p>
        </w:tc>
      </w:tr>
      <w:tr w:rsidR="00171CBC" w14:paraId="5FCABAFD" w14:textId="77777777" w:rsidTr="006069F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069FD">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069FD">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069FD">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069FD">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069FD">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
      </w:pPr>
      <w:bookmarkStart w:id="956" w:name="_Toc72784242"/>
      <w:bookmarkStart w:id="957" w:name="_Toc73041788"/>
      <w:bookmarkStart w:id="958" w:name="_Toc81244849"/>
      <w:bookmarkStart w:id="959" w:name="_Toc88645413"/>
      <w:bookmarkStart w:id="960" w:name="_Toc89426325"/>
      <w:bookmarkStart w:id="961" w:name="_Toc94033204"/>
      <w:bookmarkStart w:id="962" w:name="_Toc97037352"/>
      <w:bookmarkStart w:id="963" w:name="_Toc97038362"/>
      <w:r>
        <w:t>5.2.6</w:t>
      </w:r>
      <w:r>
        <w:tab/>
        <w:t>Data Model</w:t>
      </w:r>
      <w:bookmarkEnd w:id="956"/>
      <w:bookmarkEnd w:id="957"/>
      <w:bookmarkEnd w:id="958"/>
      <w:bookmarkEnd w:id="959"/>
      <w:bookmarkEnd w:id="960"/>
      <w:bookmarkEnd w:id="961"/>
      <w:bookmarkEnd w:id="962"/>
      <w:bookmarkEnd w:id="963"/>
    </w:p>
    <w:p w14:paraId="1C0DB856" w14:textId="77777777" w:rsidR="00345A8F" w:rsidRDefault="00D862C6">
      <w:pPr>
        <w:pStyle w:val="4"/>
      </w:pPr>
      <w:bookmarkStart w:id="964" w:name="_Toc72784243"/>
      <w:bookmarkStart w:id="965" w:name="_Toc73041789"/>
      <w:bookmarkStart w:id="966" w:name="_Toc81244850"/>
      <w:bookmarkStart w:id="967" w:name="_Toc88645414"/>
      <w:bookmarkStart w:id="968" w:name="_Toc89426326"/>
      <w:bookmarkStart w:id="969" w:name="_Toc94033205"/>
      <w:bookmarkStart w:id="970" w:name="_Toc97037353"/>
      <w:bookmarkStart w:id="971" w:name="_Toc97038363"/>
      <w:r>
        <w:t>5.2.6.1</w:t>
      </w:r>
      <w:r>
        <w:tab/>
        <w:t>General</w:t>
      </w:r>
      <w:bookmarkEnd w:id="964"/>
      <w:bookmarkEnd w:id="965"/>
      <w:bookmarkEnd w:id="966"/>
      <w:bookmarkEnd w:id="967"/>
      <w:bookmarkEnd w:id="968"/>
      <w:bookmarkEnd w:id="969"/>
      <w:bookmarkEnd w:id="970"/>
      <w:bookmarkEnd w:id="971"/>
    </w:p>
    <w:p w14:paraId="55658AAA" w14:textId="77777777" w:rsidR="00345A8F" w:rsidRDefault="00D862C6">
      <w:r>
        <w:t>This clause specifies the application data model supported by the API.</w:t>
      </w:r>
    </w:p>
    <w:p w14:paraId="25169C90" w14:textId="42967DB7" w:rsidR="00345A8F" w:rsidRDefault="00D862C6">
      <w:r>
        <w:t>Table 5.2.6.1-1 specifies the data types defined for the N</w:t>
      </w:r>
      <w:r w:rsidR="00171CBC">
        <w:rPr>
          <w:vertAlign w:val="subscript"/>
        </w:rPr>
        <w:t>MFAF</w:t>
      </w:r>
      <w:r>
        <w:t xml:space="preserve"> service based interface protocol.</w:t>
      </w:r>
    </w:p>
    <w:p w14:paraId="6F8100D3" w14:textId="77777777" w:rsidR="00345A8F" w:rsidRDefault="00345A8F"/>
    <w:p w14:paraId="4309878D" w14:textId="22619E9D" w:rsidR="00345A8F" w:rsidRDefault="00D862C6">
      <w:pPr>
        <w:pStyle w:val="TH"/>
      </w:pPr>
      <w:r>
        <w:t>Table 5.2.6.1-1: N</w:t>
      </w:r>
      <w:r w:rsidR="00171CBC">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r>
              <w:rPr>
                <w:rFonts w:hint="eastAsia"/>
              </w:rPr>
              <w:t>F</w:t>
            </w:r>
            <w:r>
              <w:t>etchInstruction</w:t>
            </w:r>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r>
              <w:rPr>
                <w:rFonts w:hint="eastAsia"/>
              </w:rPr>
              <w:t>5</w:t>
            </w:r>
            <w:r>
              <w:t>.2.6.2.3</w:t>
            </w:r>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pPr>
            <w:r>
              <w:t>NmfafDataAnaNotification</w:t>
            </w:r>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pPr>
            <w:r>
              <w:rPr>
                <w:rFonts w:hint="eastAsia"/>
              </w:rPr>
              <w:t>5</w:t>
            </w:r>
            <w:r>
              <w:t>.2.6.2.4</w:t>
            </w:r>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rFonts w:cs="Arial"/>
                <w:szCs w:val="18"/>
              </w:rPr>
            </w:pPr>
          </w:p>
        </w:tc>
      </w:tr>
      <w:tr w:rsidR="00171CBC" w14:paraId="714F313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pPr>
            <w:r>
              <w:rPr>
                <w:noProof/>
              </w:rPr>
              <w:t>NmfafDataRetrievalNotification</w:t>
            </w:r>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pPr>
            <w:r>
              <w:rPr>
                <w:rFonts w:hint="eastAsia"/>
              </w:rPr>
              <w:t>5</w:t>
            </w:r>
            <w:r>
              <w:t>.2.6.2.2</w:t>
            </w:r>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4BCE80A3" w:rsidR="00345A8F" w:rsidRDefault="00D862C6">
      <w:r>
        <w:t>Table 5.2.6.1-2 specifies data types re-used by the N</w:t>
      </w:r>
      <w:r w:rsidR="00171CBC">
        <w:rPr>
          <w:vertAlign w:val="subscript"/>
        </w:rPr>
        <w:t>MFAF</w:t>
      </w:r>
      <w:r>
        <w:t xml:space="preserve"> service based interface protocol from other specifications, including a reference to their respective specifications and when needed, a short description of their use within the N</w:t>
      </w:r>
      <w:r w:rsidR="00171CBC">
        <w:rPr>
          <w:vertAlign w:val="subscript"/>
        </w:rPr>
        <w:t>MFAF</w:t>
      </w:r>
      <w:r>
        <w:t xml:space="preserve"> service based interface.</w:t>
      </w:r>
    </w:p>
    <w:p w14:paraId="36FE3697" w14:textId="4C29DAFC" w:rsidR="00345A8F" w:rsidRDefault="00D862C6">
      <w:pPr>
        <w:pStyle w:val="TH"/>
      </w:pPr>
      <w:r>
        <w:lastRenderedPageBreak/>
        <w:t>Table 5.2.6.1-2: N</w:t>
      </w:r>
      <w:r w:rsidR="00171CBC">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r w:rsidRPr="003D3AE0">
              <w:t>AfEventExposureNotif</w:t>
            </w:r>
          </w:p>
        </w:tc>
        <w:tc>
          <w:tcPr>
            <w:tcW w:w="2148" w:type="dxa"/>
            <w:tcBorders>
              <w:top w:val="single" w:sz="4" w:space="0" w:color="auto"/>
              <w:left w:val="single" w:sz="4" w:space="0" w:color="auto"/>
              <w:bottom w:val="single" w:sz="4" w:space="0" w:color="auto"/>
              <w:right w:val="single" w:sz="4" w:space="0" w:color="auto"/>
            </w:tcBorders>
          </w:tcPr>
          <w:p w14:paraId="7710775E" w14:textId="1F479780" w:rsidR="00171CBC" w:rsidRDefault="00171CBC" w:rsidP="00171CBC">
            <w:pPr>
              <w:pStyle w:val="TAL"/>
            </w:pPr>
            <w:r>
              <w:t>3GPP TS 29.517 [29517]</w:t>
            </w:r>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r w:rsidRPr="00465A81">
              <w:rPr>
                <w:rFonts w:cs="Arial"/>
                <w:szCs w:val="18"/>
              </w:rPr>
              <w:t>Represents notifications on AF event(s) that occurred for an Individual AF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pPr>
            <w:r w:rsidRPr="003D3AE0">
              <w:t>AmfEventNotification</w:t>
            </w:r>
          </w:p>
        </w:tc>
        <w:tc>
          <w:tcPr>
            <w:tcW w:w="2148" w:type="dxa"/>
            <w:tcBorders>
              <w:top w:val="single" w:sz="4" w:space="0" w:color="auto"/>
              <w:left w:val="single" w:sz="4" w:space="0" w:color="auto"/>
              <w:bottom w:val="single" w:sz="4" w:space="0" w:color="auto"/>
              <w:right w:val="single" w:sz="4" w:space="0" w:color="auto"/>
            </w:tcBorders>
          </w:tcPr>
          <w:p w14:paraId="162F3766" w14:textId="0C2952D7" w:rsidR="00171CBC" w:rsidRDefault="00171CBC" w:rsidP="00171CBC">
            <w:pPr>
              <w:pStyle w:val="TAL"/>
            </w:pPr>
            <w:r>
              <w:t>3GPP TS 29.518 [29518]</w:t>
            </w:r>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rFonts w:cs="Arial"/>
                <w:szCs w:val="18"/>
              </w:rPr>
            </w:pPr>
            <w:r w:rsidRPr="00465A81">
              <w:rPr>
                <w:rFonts w:cs="Arial"/>
                <w:szCs w:val="18"/>
              </w:rPr>
              <w:t>Represents notifications on AMF event(s) that occurred for an Individual AMF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rFonts w:cs="Arial"/>
                <w:szCs w:val="18"/>
              </w:rPr>
            </w:pPr>
          </w:p>
        </w:tc>
      </w:tr>
      <w:tr w:rsidR="00171CBC" w14:paraId="710DFBF0"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pPr>
            <w:r w:rsidRPr="003D3AE0">
              <w:t>MonitoringReport</w:t>
            </w:r>
          </w:p>
        </w:tc>
        <w:tc>
          <w:tcPr>
            <w:tcW w:w="2148" w:type="dxa"/>
            <w:tcBorders>
              <w:top w:val="single" w:sz="4" w:space="0" w:color="auto"/>
              <w:left w:val="single" w:sz="4" w:space="0" w:color="auto"/>
              <w:bottom w:val="single" w:sz="4" w:space="0" w:color="auto"/>
              <w:right w:val="single" w:sz="4" w:space="0" w:color="auto"/>
            </w:tcBorders>
          </w:tcPr>
          <w:p w14:paraId="27AA216B" w14:textId="21FD0519" w:rsidR="00171CBC" w:rsidRDefault="00171CBC" w:rsidP="00171CBC">
            <w:pPr>
              <w:pStyle w:val="TAL"/>
            </w:pPr>
            <w:r>
              <w:t>3GPP TS 29.503 [29503]</w:t>
            </w:r>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rFonts w:cs="Arial"/>
                <w:szCs w:val="18"/>
              </w:rPr>
            </w:pPr>
          </w:p>
        </w:tc>
      </w:tr>
      <w:tr w:rsidR="00171CBC" w14:paraId="147C718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pPr>
            <w:r w:rsidRPr="003D3AE0">
              <w:t>NefEventExposureNotif</w:t>
            </w:r>
          </w:p>
        </w:tc>
        <w:tc>
          <w:tcPr>
            <w:tcW w:w="2148" w:type="dxa"/>
            <w:tcBorders>
              <w:top w:val="single" w:sz="4" w:space="0" w:color="auto"/>
              <w:left w:val="single" w:sz="4" w:space="0" w:color="auto"/>
              <w:bottom w:val="single" w:sz="4" w:space="0" w:color="auto"/>
              <w:right w:val="single" w:sz="4" w:space="0" w:color="auto"/>
            </w:tcBorders>
          </w:tcPr>
          <w:p w14:paraId="1566BE79" w14:textId="4EAE504B" w:rsidR="00171CBC" w:rsidRDefault="00171CBC" w:rsidP="00171CBC">
            <w:pPr>
              <w:pStyle w:val="TAL"/>
            </w:pPr>
            <w:r w:rsidRPr="00F07117">
              <w:t>3GPP TS 29.5</w:t>
            </w:r>
            <w:r>
              <w:t>91</w:t>
            </w:r>
            <w:r w:rsidRPr="00F07117">
              <w:t> </w:t>
            </w:r>
            <w:r>
              <w:t>[29591]</w:t>
            </w:r>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rFonts w:cs="Arial"/>
                <w:szCs w:val="18"/>
              </w:rPr>
            </w:pPr>
          </w:p>
        </w:tc>
      </w:tr>
      <w:tr w:rsidR="00171CBC" w14:paraId="1717163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pPr>
            <w:r>
              <w:t>NnwdafEventsSubscriptionNotification</w:t>
            </w:r>
          </w:p>
        </w:tc>
        <w:tc>
          <w:tcPr>
            <w:tcW w:w="2148" w:type="dxa"/>
            <w:tcBorders>
              <w:top w:val="single" w:sz="4" w:space="0" w:color="auto"/>
              <w:left w:val="single" w:sz="4" w:space="0" w:color="auto"/>
              <w:bottom w:val="single" w:sz="4" w:space="0" w:color="auto"/>
              <w:right w:val="single" w:sz="4" w:space="0" w:color="auto"/>
            </w:tcBorders>
          </w:tcPr>
          <w:p w14:paraId="4F6BD2FD" w14:textId="45B5F426" w:rsidR="00171CBC" w:rsidRDefault="00171CBC" w:rsidP="00171CBC">
            <w:pPr>
              <w:pStyle w:val="TAL"/>
            </w:pPr>
            <w:r w:rsidRPr="00F07117">
              <w:t>3GPP TS 29.520 </w:t>
            </w:r>
            <w:r>
              <w:t>[29520]</w:t>
            </w:r>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rFonts w:cs="Arial"/>
                <w:szCs w:val="18"/>
              </w:rPr>
            </w:pPr>
          </w:p>
        </w:tc>
      </w:tr>
      <w:tr w:rsidR="00171CBC" w14:paraId="7291EEF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pPr>
            <w:r w:rsidRPr="003D3AE0">
              <w:t>NsmfEventExposureNotification</w:t>
            </w:r>
          </w:p>
        </w:tc>
        <w:tc>
          <w:tcPr>
            <w:tcW w:w="2148" w:type="dxa"/>
            <w:tcBorders>
              <w:top w:val="single" w:sz="4" w:space="0" w:color="auto"/>
              <w:left w:val="single" w:sz="4" w:space="0" w:color="auto"/>
              <w:bottom w:val="single" w:sz="4" w:space="0" w:color="auto"/>
              <w:right w:val="single" w:sz="4" w:space="0" w:color="auto"/>
            </w:tcBorders>
          </w:tcPr>
          <w:p w14:paraId="17E9AD1F" w14:textId="64280675" w:rsidR="00171CBC" w:rsidRDefault="00171CBC" w:rsidP="00171CBC">
            <w:pPr>
              <w:pStyle w:val="TAL"/>
            </w:pPr>
            <w:r>
              <w:t>3GPP TS 29.508 [29508]</w:t>
            </w:r>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rFonts w:cs="Arial"/>
                <w:szCs w:val="18"/>
              </w:rPr>
            </w:pPr>
            <w:r>
              <w:rPr>
                <w:rFonts w:cs="Arial"/>
                <w:szCs w:val="18"/>
              </w:rPr>
              <w:t xml:space="preserve">Represents </w:t>
            </w:r>
            <w:r w:rsidRPr="00465A81">
              <w:rPr>
                <w:rFonts w:cs="Arial"/>
                <w:szCs w:val="18"/>
              </w:rPr>
              <w:t>SMF event notification.</w:t>
            </w:r>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rFonts w:cs="Arial"/>
                <w:szCs w:val="18"/>
              </w:rPr>
            </w:pPr>
          </w:p>
        </w:tc>
      </w:tr>
      <w:tr w:rsidR="00171CBC" w14:paraId="39A6364E"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7151118" w14:textId="3095D93E" w:rsidR="00171CBC" w:rsidRDefault="00171CBC" w:rsidP="00171CBC">
            <w:pPr>
              <w:pStyle w:val="TAL"/>
            </w:pPr>
            <w:r>
              <w:t>3GPP TS 29.571 [29571]</w:t>
            </w:r>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rFonts w:cs="Arial"/>
                <w:szCs w:val="18"/>
              </w:rPr>
            </w:pPr>
            <w:r>
              <w:rPr>
                <w:rFonts w:cs="Arial"/>
                <w:szCs w:val="18"/>
              </w:rPr>
              <w:t>URI.</w:t>
            </w:r>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4"/>
        <w:rPr>
          <w:lang w:val="en-US"/>
        </w:rPr>
      </w:pPr>
      <w:bookmarkStart w:id="972" w:name="_Toc72784244"/>
      <w:bookmarkStart w:id="973" w:name="_Toc73041790"/>
      <w:bookmarkStart w:id="974" w:name="_Toc81244851"/>
      <w:bookmarkStart w:id="975" w:name="_Toc88645415"/>
      <w:bookmarkStart w:id="976" w:name="_Toc89426327"/>
      <w:bookmarkStart w:id="977" w:name="_Toc94033206"/>
      <w:bookmarkStart w:id="978" w:name="_Toc97037354"/>
      <w:bookmarkStart w:id="979" w:name="_Toc97038364"/>
      <w:r>
        <w:rPr>
          <w:lang w:val="en-US"/>
        </w:rPr>
        <w:t>5.2.6.2</w:t>
      </w:r>
      <w:r>
        <w:rPr>
          <w:lang w:val="en-US"/>
        </w:rPr>
        <w:tab/>
        <w:t>Structured data types</w:t>
      </w:r>
      <w:bookmarkEnd w:id="972"/>
      <w:bookmarkEnd w:id="973"/>
      <w:bookmarkEnd w:id="974"/>
      <w:bookmarkEnd w:id="975"/>
      <w:bookmarkEnd w:id="976"/>
      <w:bookmarkEnd w:id="977"/>
      <w:bookmarkEnd w:id="978"/>
      <w:bookmarkEnd w:id="979"/>
    </w:p>
    <w:p w14:paraId="0D542693" w14:textId="77777777" w:rsidR="00345A8F" w:rsidRDefault="00D862C6">
      <w:pPr>
        <w:pStyle w:val="5"/>
      </w:pPr>
      <w:bookmarkStart w:id="980" w:name="_Toc72784245"/>
      <w:bookmarkStart w:id="981" w:name="_Toc73041791"/>
      <w:bookmarkStart w:id="982" w:name="_Toc81244852"/>
      <w:bookmarkStart w:id="983" w:name="_Toc88645416"/>
      <w:bookmarkStart w:id="984" w:name="_Toc89426328"/>
      <w:bookmarkStart w:id="985" w:name="_Toc94033207"/>
      <w:bookmarkStart w:id="986" w:name="_Toc97037355"/>
      <w:bookmarkStart w:id="987" w:name="_Toc97038365"/>
      <w:r>
        <w:t>5.2.6.2.1</w:t>
      </w:r>
      <w:r>
        <w:tab/>
        <w:t>Introduction</w:t>
      </w:r>
      <w:bookmarkEnd w:id="980"/>
      <w:bookmarkEnd w:id="981"/>
      <w:bookmarkEnd w:id="982"/>
      <w:bookmarkEnd w:id="983"/>
      <w:bookmarkEnd w:id="984"/>
      <w:bookmarkEnd w:id="985"/>
      <w:bookmarkEnd w:id="986"/>
      <w:bookmarkEnd w:id="987"/>
    </w:p>
    <w:p w14:paraId="70589B02" w14:textId="77777777" w:rsidR="00345A8F" w:rsidRDefault="00D862C6">
      <w:r>
        <w:t>This clause defines the structures to be used in resource representations.</w:t>
      </w:r>
    </w:p>
    <w:p w14:paraId="123F921E" w14:textId="1C5664E3" w:rsidR="00345A8F" w:rsidRDefault="00D862C6">
      <w:pPr>
        <w:pStyle w:val="5"/>
      </w:pPr>
      <w:bookmarkStart w:id="988" w:name="_Toc72784246"/>
      <w:bookmarkStart w:id="989" w:name="_Toc73041792"/>
      <w:bookmarkStart w:id="990" w:name="_Toc81244853"/>
      <w:bookmarkStart w:id="991" w:name="_Toc88645417"/>
      <w:bookmarkStart w:id="992" w:name="_Toc89426329"/>
      <w:bookmarkStart w:id="993" w:name="_Toc94033208"/>
      <w:bookmarkStart w:id="994" w:name="_Toc97037356"/>
      <w:bookmarkStart w:id="995" w:name="_Toc97038366"/>
      <w:r>
        <w:t>5.2.6.2.2</w:t>
      </w:r>
      <w:r>
        <w:tab/>
        <w:t xml:space="preserve">Type: </w:t>
      </w:r>
      <w:r w:rsidR="00171CBC">
        <w:rPr>
          <w:noProof/>
        </w:rPr>
        <w:t>NmfafDataRetrievalNotification</w:t>
      </w:r>
      <w:bookmarkEnd w:id="988"/>
      <w:bookmarkEnd w:id="989"/>
      <w:bookmarkEnd w:id="990"/>
      <w:bookmarkEnd w:id="991"/>
      <w:bookmarkEnd w:id="992"/>
      <w:bookmarkEnd w:id="993"/>
      <w:bookmarkEnd w:id="994"/>
      <w:bookmarkEnd w:id="995"/>
    </w:p>
    <w:p w14:paraId="2643CCE0" w14:textId="6FA979AF"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67AC4CE2" w:rsidR="00345A8F" w:rsidRDefault="00171CBC">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57D7B478" w14:textId="61BBBC84" w:rsidR="00345A8F" w:rsidRDefault="00171CBC">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93346C6" w14:textId="7A3BF069" w:rsidR="00345A8F" w:rsidRDefault="00171C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2ED1FB" w14:textId="6882F1E4" w:rsidR="00345A8F" w:rsidRDefault="00171CB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23A3891" w14:textId="02869A83"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r>
              <w:rPr>
                <w:noProof/>
                <w:lang w:eastAsia="zh-CN"/>
              </w:rPr>
              <w:t>dataAna</w:t>
            </w:r>
            <w:r>
              <w:t>Notif</w:t>
            </w:r>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996" w:name="_Hlk96706583"/>
            <w:r>
              <w:t>NmfafDataAnaNotification</w:t>
            </w:r>
            <w:bookmarkEnd w:id="996"/>
          </w:p>
        </w:tc>
        <w:tc>
          <w:tcPr>
            <w:tcW w:w="425" w:type="dxa"/>
            <w:tcBorders>
              <w:top w:val="single" w:sz="4" w:space="0" w:color="auto"/>
              <w:left w:val="single" w:sz="4" w:space="0" w:color="auto"/>
              <w:bottom w:val="single" w:sz="4" w:space="0" w:color="auto"/>
              <w:right w:val="single" w:sz="4" w:space="0" w:color="auto"/>
            </w:tcBorders>
          </w:tcPr>
          <w:p w14:paraId="194360D4" w14:textId="7C993D88" w:rsidR="00171CBC" w:rsidRDefault="00171CBC" w:rsidP="00171CB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997" w:name="_Hlk96682415"/>
            <w:r>
              <w:rPr>
                <w:lang w:eastAsia="ja-JP"/>
              </w:rPr>
              <w:t>fetchInstruction</w:t>
            </w:r>
            <w:bookmarkEnd w:id="997"/>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r>
              <w:rPr>
                <w:rFonts w:hint="eastAsia"/>
              </w:rPr>
              <w:t>F</w:t>
            </w:r>
            <w:r>
              <w:t>etchInstruction</w:t>
            </w:r>
          </w:p>
        </w:tc>
        <w:tc>
          <w:tcPr>
            <w:tcW w:w="425" w:type="dxa"/>
            <w:tcBorders>
              <w:top w:val="single" w:sz="4" w:space="0" w:color="auto"/>
              <w:left w:val="single" w:sz="4" w:space="0" w:color="auto"/>
              <w:bottom w:val="single" w:sz="4" w:space="0" w:color="auto"/>
              <w:right w:val="single" w:sz="4" w:space="0" w:color="auto"/>
            </w:tcBorders>
          </w:tcPr>
          <w:p w14:paraId="088E5586" w14:textId="50832663" w:rsidR="00171CBC" w:rsidRDefault="00171CBC" w:rsidP="00171CB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73A987" w14:textId="52648359" w:rsidR="00171CBC" w:rsidRDefault="00171CBC" w:rsidP="00171CBC">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803F6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p>
        </w:tc>
      </w:tr>
    </w:tbl>
    <w:p w14:paraId="28F4B533" w14:textId="77777777" w:rsidR="00345A8F" w:rsidRDefault="00345A8F">
      <w:pPr>
        <w:pStyle w:val="Guidance"/>
        <w:rPr>
          <w:lang w:val="en-US"/>
        </w:rPr>
      </w:pPr>
    </w:p>
    <w:p w14:paraId="4ED83D91" w14:textId="00E24F89" w:rsidR="00345A8F" w:rsidRDefault="00D862C6">
      <w:pPr>
        <w:pStyle w:val="5"/>
      </w:pPr>
      <w:bookmarkStart w:id="998" w:name="_Toc72784247"/>
      <w:bookmarkStart w:id="999" w:name="_Toc73041793"/>
      <w:bookmarkStart w:id="1000" w:name="_Toc81244854"/>
      <w:bookmarkStart w:id="1001" w:name="_Toc88645418"/>
      <w:bookmarkStart w:id="1002" w:name="_Toc89426330"/>
      <w:bookmarkStart w:id="1003" w:name="_Toc94033209"/>
      <w:bookmarkStart w:id="1004" w:name="_Toc97037357"/>
      <w:bookmarkStart w:id="1005" w:name="_Toc97038367"/>
      <w:r>
        <w:lastRenderedPageBreak/>
        <w:t>5.2.6.2.3</w:t>
      </w:r>
      <w:r>
        <w:tab/>
        <w:t xml:space="preserve">Type: </w:t>
      </w:r>
      <w:r w:rsidR="00171CBC">
        <w:rPr>
          <w:rFonts w:hint="eastAsia"/>
        </w:rPr>
        <w:t>F</w:t>
      </w:r>
      <w:r w:rsidR="00171CBC">
        <w:t>etchInstruction</w:t>
      </w:r>
      <w:bookmarkEnd w:id="998"/>
      <w:bookmarkEnd w:id="999"/>
      <w:bookmarkEnd w:id="1000"/>
      <w:bookmarkEnd w:id="1001"/>
      <w:bookmarkEnd w:id="1002"/>
      <w:bookmarkEnd w:id="1003"/>
      <w:bookmarkEnd w:id="1004"/>
      <w:bookmarkEnd w:id="1005"/>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069FD">
            <w:pPr>
              <w:pStyle w:val="TAH"/>
              <w:rPr>
                <w:rFonts w:cs="Arial"/>
                <w:szCs w:val="18"/>
              </w:rPr>
            </w:pPr>
            <w:r>
              <w:rPr>
                <w:rFonts w:cs="Arial"/>
                <w:szCs w:val="18"/>
              </w:rPr>
              <w:t>Applicability</w:t>
            </w:r>
          </w:p>
        </w:tc>
      </w:tr>
      <w:tr w:rsidR="00171CBC" w14:paraId="5D0B2DB2"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069FD">
            <w:pPr>
              <w:pStyle w:val="TAL"/>
            </w:pPr>
            <w:bookmarkStart w:id="1006" w:name="_Hlk96542976"/>
            <w:r>
              <w:t>fetchUri</w:t>
            </w:r>
            <w:bookmarkEnd w:id="1006"/>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069FD">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069FD">
            <w:pPr>
              <w:pStyle w:val="TAC"/>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069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069FD">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069FD">
            <w:pPr>
              <w:pStyle w:val="TAL"/>
              <w:rPr>
                <w:rFonts w:cs="Arial"/>
                <w:szCs w:val="18"/>
              </w:rPr>
            </w:pPr>
          </w:p>
        </w:tc>
      </w:tr>
      <w:tr w:rsidR="00171CBC" w14:paraId="1F15509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069FD">
            <w:pPr>
              <w:pStyle w:val="TAL"/>
            </w:pPr>
            <w:r>
              <w:t>fetchCorrIds</w:t>
            </w:r>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069F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069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069FD">
            <w:pPr>
              <w:pStyle w:val="TAL"/>
              <w:rPr>
                <w:rFonts w:cs="Arial"/>
                <w:szCs w:val="18"/>
              </w:rPr>
            </w:pPr>
            <w:r>
              <w:t>the fetch correlation identifier(s) of the MFAF Data or Analytics</w:t>
            </w:r>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069FD">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
      </w:pPr>
      <w:bookmarkStart w:id="1007" w:name="_Toc97037358"/>
      <w:bookmarkStart w:id="1008" w:name="_Toc97038368"/>
      <w:r>
        <w:t>5.2.6.2.4</w:t>
      </w:r>
      <w:r>
        <w:tab/>
        <w:t>Type: NmfafDataAnaNotification</w:t>
      </w:r>
      <w:bookmarkEnd w:id="1007"/>
      <w:bookmarkEnd w:id="1008"/>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069FD">
            <w:pPr>
              <w:pStyle w:val="TAH"/>
              <w:rPr>
                <w:rFonts w:cs="Arial"/>
                <w:szCs w:val="18"/>
              </w:rPr>
            </w:pPr>
            <w:r>
              <w:rPr>
                <w:rFonts w:cs="Arial"/>
                <w:szCs w:val="18"/>
              </w:rPr>
              <w:t>Applicability</w:t>
            </w:r>
          </w:p>
        </w:tc>
      </w:tr>
      <w:tr w:rsidR="00171CBC" w14:paraId="725BC11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670DC0F" w14:textId="77777777" w:rsidR="00171CBC" w:rsidRDefault="00171CBC" w:rsidP="006069FD">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2B6F1F6" w14:textId="77777777" w:rsidR="00171CBC" w:rsidRDefault="00171CBC" w:rsidP="006069FD">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F6D1AEC" w14:textId="77777777" w:rsidR="00171CBC" w:rsidRDefault="00171CBC" w:rsidP="006069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AE9E2F"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0F768BC" w14:textId="77777777" w:rsidR="00171CBC" w:rsidRDefault="00171CBC" w:rsidP="006069FD">
            <w:pPr>
              <w:pStyle w:val="TAL"/>
            </w:pPr>
            <w:r>
              <w:t>List of notifications on AF event(s). (NOTE)</w:t>
            </w:r>
          </w:p>
        </w:tc>
        <w:tc>
          <w:tcPr>
            <w:tcW w:w="2410" w:type="dxa"/>
            <w:tcBorders>
              <w:top w:val="single" w:sz="4" w:space="0" w:color="auto"/>
              <w:left w:val="single" w:sz="4" w:space="0" w:color="auto"/>
              <w:bottom w:val="single" w:sz="4" w:space="0" w:color="auto"/>
              <w:right w:val="single" w:sz="4" w:space="0" w:color="auto"/>
            </w:tcBorders>
          </w:tcPr>
          <w:p w14:paraId="0E79D136" w14:textId="77777777" w:rsidR="00171CBC" w:rsidRDefault="00171CBC" w:rsidP="006069FD">
            <w:pPr>
              <w:pStyle w:val="TAL"/>
              <w:rPr>
                <w:rFonts w:cs="Arial"/>
                <w:szCs w:val="18"/>
              </w:rPr>
            </w:pPr>
          </w:p>
        </w:tc>
      </w:tr>
      <w:tr w:rsidR="00171CBC" w14:paraId="2D6B43F6"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450B32DF" w14:textId="77777777" w:rsidR="00171CBC" w:rsidRDefault="00171CBC" w:rsidP="006069FD">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59AB72BF" w14:textId="77777777" w:rsidR="00171CBC" w:rsidRDefault="00171CBC" w:rsidP="006069FD">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15DEC25"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B390A5B"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4F0067" w14:textId="77777777" w:rsidR="00171CBC" w:rsidRDefault="00171CBC" w:rsidP="006069FD">
            <w:pPr>
              <w:pStyle w:val="TAL"/>
            </w:pPr>
            <w:r>
              <w:t>List of notifications on AMF event(s). (NOTE)</w:t>
            </w:r>
          </w:p>
        </w:tc>
        <w:tc>
          <w:tcPr>
            <w:tcW w:w="2410" w:type="dxa"/>
            <w:tcBorders>
              <w:top w:val="single" w:sz="4" w:space="0" w:color="auto"/>
              <w:left w:val="single" w:sz="4" w:space="0" w:color="auto"/>
              <w:bottom w:val="single" w:sz="4" w:space="0" w:color="auto"/>
              <w:right w:val="single" w:sz="4" w:space="0" w:color="auto"/>
            </w:tcBorders>
          </w:tcPr>
          <w:p w14:paraId="5FCF43DC" w14:textId="77777777" w:rsidR="00171CBC" w:rsidRDefault="00171CBC" w:rsidP="006069FD">
            <w:pPr>
              <w:pStyle w:val="TAL"/>
              <w:rPr>
                <w:rFonts w:cs="Arial"/>
                <w:szCs w:val="18"/>
              </w:rPr>
            </w:pPr>
          </w:p>
        </w:tc>
      </w:tr>
      <w:tr w:rsidR="00171CBC" w14:paraId="310BC56F"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71B0392" w14:textId="77777777" w:rsidR="00171CBC" w:rsidRDefault="00171CBC" w:rsidP="006069FD">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3264AB4B" w14:textId="77777777" w:rsidR="00171CBC" w:rsidRDefault="00171CBC" w:rsidP="006069FD">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B0C1903"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286DD7"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C0AC491" w14:textId="77777777" w:rsidR="00171CBC" w:rsidRDefault="00171CBC" w:rsidP="006069FD">
            <w:pPr>
              <w:pStyle w:val="TAL"/>
            </w:pPr>
            <w:r>
              <w:t>List of notifications on network exposure event(s). (NOTE)</w:t>
            </w:r>
          </w:p>
        </w:tc>
        <w:tc>
          <w:tcPr>
            <w:tcW w:w="2410" w:type="dxa"/>
            <w:tcBorders>
              <w:top w:val="single" w:sz="4" w:space="0" w:color="auto"/>
              <w:left w:val="single" w:sz="4" w:space="0" w:color="auto"/>
              <w:bottom w:val="single" w:sz="4" w:space="0" w:color="auto"/>
              <w:right w:val="single" w:sz="4" w:space="0" w:color="auto"/>
            </w:tcBorders>
          </w:tcPr>
          <w:p w14:paraId="4423EB6E" w14:textId="77777777" w:rsidR="00171CBC" w:rsidRDefault="00171CBC" w:rsidP="006069FD">
            <w:pPr>
              <w:pStyle w:val="TAL"/>
              <w:rPr>
                <w:rFonts w:cs="Arial"/>
                <w:szCs w:val="18"/>
              </w:rPr>
            </w:pPr>
          </w:p>
        </w:tc>
      </w:tr>
      <w:tr w:rsidR="00171CBC" w14:paraId="3E0FA40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BA21170" w14:textId="77777777" w:rsidR="00171CBC" w:rsidRDefault="00171CBC" w:rsidP="006069FD">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0383AE90" w14:textId="77777777" w:rsidR="00171CBC" w:rsidRDefault="00171CBC" w:rsidP="006069FD">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DCC789E"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83C28FA"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6FCE819" w14:textId="77777777" w:rsidR="00171CBC" w:rsidRDefault="00171CBC" w:rsidP="006069FD">
            <w:pPr>
              <w:pStyle w:val="TAL"/>
            </w:pPr>
            <w:r>
              <w:t>List of notifications on SMF event(s). (NOTE)</w:t>
            </w:r>
          </w:p>
        </w:tc>
        <w:tc>
          <w:tcPr>
            <w:tcW w:w="2410" w:type="dxa"/>
            <w:tcBorders>
              <w:top w:val="single" w:sz="4" w:space="0" w:color="auto"/>
              <w:left w:val="single" w:sz="4" w:space="0" w:color="auto"/>
              <w:bottom w:val="single" w:sz="4" w:space="0" w:color="auto"/>
              <w:right w:val="single" w:sz="4" w:space="0" w:color="auto"/>
            </w:tcBorders>
          </w:tcPr>
          <w:p w14:paraId="7F60C26C" w14:textId="77777777" w:rsidR="00171CBC" w:rsidRDefault="00171CBC" w:rsidP="006069FD">
            <w:pPr>
              <w:pStyle w:val="TAL"/>
              <w:rPr>
                <w:rFonts w:cs="Arial"/>
                <w:szCs w:val="18"/>
              </w:rPr>
            </w:pPr>
          </w:p>
        </w:tc>
      </w:tr>
      <w:tr w:rsidR="00171CBC" w14:paraId="5A70700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791508BE" w14:textId="77777777" w:rsidR="00171CBC" w:rsidRDefault="00171CBC" w:rsidP="006069FD">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36FD5D8E" w14:textId="77777777" w:rsidR="00171CBC" w:rsidRDefault="00171CBC" w:rsidP="006069FD">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30FAE63B"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45F3084"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2D4EB93" w14:textId="77777777" w:rsidR="00171CBC" w:rsidRDefault="00171CBC" w:rsidP="006069FD">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2410" w:type="dxa"/>
            <w:tcBorders>
              <w:top w:val="single" w:sz="4" w:space="0" w:color="auto"/>
              <w:left w:val="single" w:sz="4" w:space="0" w:color="auto"/>
              <w:bottom w:val="single" w:sz="4" w:space="0" w:color="auto"/>
              <w:right w:val="single" w:sz="4" w:space="0" w:color="auto"/>
            </w:tcBorders>
          </w:tcPr>
          <w:p w14:paraId="6D5E6C5F" w14:textId="77777777" w:rsidR="00171CBC" w:rsidRDefault="00171CBC" w:rsidP="006069FD">
            <w:pPr>
              <w:pStyle w:val="TAL"/>
              <w:rPr>
                <w:rFonts w:cs="Arial"/>
                <w:szCs w:val="18"/>
              </w:rPr>
            </w:pPr>
          </w:p>
        </w:tc>
      </w:tr>
      <w:tr w:rsidR="00171CBC" w14:paraId="1CE4F2A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069FD">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069FD">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7B35A18A"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069FD">
            <w:pPr>
              <w:pStyle w:val="TAL"/>
              <w:rPr>
                <w:rFonts w:cs="Arial"/>
                <w:szCs w:val="18"/>
              </w:rPr>
            </w:pPr>
            <w:r>
              <w:t>List of analytics subscription notifications. (NOTE)</w:t>
            </w:r>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069FD">
            <w:pPr>
              <w:pStyle w:val="TAL"/>
              <w:rPr>
                <w:rFonts w:cs="Arial"/>
                <w:szCs w:val="18"/>
              </w:rPr>
            </w:pPr>
          </w:p>
        </w:tc>
      </w:tr>
      <w:tr w:rsidR="00171CBC" w14:paraId="4C26E055" w14:textId="77777777" w:rsidTr="006069F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069FD">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pPr>
        <w:pStyle w:val="Guidance"/>
      </w:pPr>
    </w:p>
    <w:p w14:paraId="2AEEC64E" w14:textId="77777777" w:rsidR="00345A8F" w:rsidRDefault="00D862C6">
      <w:pPr>
        <w:pStyle w:val="4"/>
        <w:rPr>
          <w:lang w:val="en-US"/>
        </w:rPr>
      </w:pPr>
      <w:bookmarkStart w:id="1009" w:name="_Toc72784248"/>
      <w:bookmarkStart w:id="1010" w:name="_Toc73041794"/>
      <w:bookmarkStart w:id="1011" w:name="_Toc81244855"/>
      <w:bookmarkStart w:id="1012" w:name="_Toc88645419"/>
      <w:bookmarkStart w:id="1013" w:name="_Toc89426331"/>
      <w:bookmarkStart w:id="1014" w:name="_Toc94033210"/>
      <w:bookmarkStart w:id="1015" w:name="_Toc97037359"/>
      <w:bookmarkStart w:id="1016" w:name="_Toc97038369"/>
      <w:r>
        <w:rPr>
          <w:lang w:val="en-US"/>
        </w:rPr>
        <w:t>5.2.6.3</w:t>
      </w:r>
      <w:r>
        <w:rPr>
          <w:lang w:val="en-US"/>
        </w:rPr>
        <w:tab/>
        <w:t>Simple data types and enumerations</w:t>
      </w:r>
      <w:bookmarkEnd w:id="1009"/>
      <w:bookmarkEnd w:id="1010"/>
      <w:bookmarkEnd w:id="1011"/>
      <w:bookmarkEnd w:id="1012"/>
      <w:bookmarkEnd w:id="1013"/>
      <w:bookmarkEnd w:id="1014"/>
      <w:bookmarkEnd w:id="1015"/>
      <w:bookmarkEnd w:id="1016"/>
    </w:p>
    <w:p w14:paraId="4C0AAB95" w14:textId="77777777" w:rsidR="00345A8F" w:rsidRDefault="00D862C6">
      <w:pPr>
        <w:pStyle w:val="5"/>
      </w:pPr>
      <w:bookmarkStart w:id="1017" w:name="_Toc72784249"/>
      <w:bookmarkStart w:id="1018" w:name="_Toc73041795"/>
      <w:bookmarkStart w:id="1019" w:name="_Toc81244856"/>
      <w:bookmarkStart w:id="1020" w:name="_Toc88645420"/>
      <w:bookmarkStart w:id="1021" w:name="_Toc89426332"/>
      <w:bookmarkStart w:id="1022" w:name="_Toc94033211"/>
      <w:bookmarkStart w:id="1023" w:name="_Toc97037360"/>
      <w:bookmarkStart w:id="1024" w:name="_Toc97038370"/>
      <w:r>
        <w:t>5.2.6.3.1</w:t>
      </w:r>
      <w:r>
        <w:tab/>
        <w:t>Introduction</w:t>
      </w:r>
      <w:bookmarkEnd w:id="1017"/>
      <w:bookmarkEnd w:id="1018"/>
      <w:bookmarkEnd w:id="1019"/>
      <w:bookmarkEnd w:id="1020"/>
      <w:bookmarkEnd w:id="1021"/>
      <w:bookmarkEnd w:id="1022"/>
      <w:bookmarkEnd w:id="1023"/>
      <w:bookmarkEnd w:id="1024"/>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
      </w:pPr>
      <w:bookmarkStart w:id="1025" w:name="_Toc72784250"/>
      <w:bookmarkStart w:id="1026" w:name="_Toc73041796"/>
      <w:bookmarkStart w:id="1027" w:name="_Toc81244857"/>
      <w:bookmarkStart w:id="1028" w:name="_Toc88645421"/>
      <w:bookmarkStart w:id="1029" w:name="_Toc89426333"/>
      <w:bookmarkStart w:id="1030" w:name="_Toc94033212"/>
      <w:bookmarkStart w:id="1031" w:name="_Toc97037361"/>
      <w:bookmarkStart w:id="1032" w:name="_Toc97038371"/>
      <w:r>
        <w:t>5.2.6.3.2</w:t>
      </w:r>
      <w:r>
        <w:tab/>
        <w:t>Simple data types</w:t>
      </w:r>
      <w:bookmarkEnd w:id="1025"/>
      <w:bookmarkEnd w:id="1026"/>
      <w:bookmarkEnd w:id="1027"/>
      <w:bookmarkEnd w:id="1028"/>
      <w:bookmarkEnd w:id="1029"/>
      <w:bookmarkEnd w:id="1030"/>
      <w:bookmarkEnd w:id="1031"/>
      <w:bookmarkEnd w:id="1032"/>
    </w:p>
    <w:p w14:paraId="604DB71D" w14:textId="77777777" w:rsidR="00171CBC" w:rsidRPr="0028308F" w:rsidRDefault="00171CBC" w:rsidP="00171CBC">
      <w:r w:rsidRPr="00865A7E">
        <w:t>None in this release of the specification.</w:t>
      </w:r>
    </w:p>
    <w:p w14:paraId="5F1F6F32" w14:textId="4710B6B5" w:rsidR="00345A8F" w:rsidRDefault="00D862C6">
      <w:pPr>
        <w:pStyle w:val="4"/>
        <w:rPr>
          <w:lang w:eastAsia="zh-CN"/>
        </w:rPr>
      </w:pPr>
      <w:bookmarkStart w:id="1033" w:name="_Toc72784253"/>
      <w:bookmarkStart w:id="1034" w:name="_Toc73041799"/>
      <w:bookmarkStart w:id="1035" w:name="_Toc81244860"/>
      <w:bookmarkStart w:id="1036" w:name="_Toc88645424"/>
      <w:bookmarkStart w:id="1037" w:name="_Toc89426336"/>
      <w:bookmarkStart w:id="1038" w:name="_Toc94033215"/>
      <w:bookmarkStart w:id="1039" w:name="_Toc97037362"/>
      <w:bookmarkStart w:id="1040" w:name="_Toc9703837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33"/>
      <w:bookmarkEnd w:id="1034"/>
      <w:bookmarkEnd w:id="1035"/>
      <w:bookmarkEnd w:id="1036"/>
      <w:bookmarkEnd w:id="1037"/>
      <w:bookmarkEnd w:id="1038"/>
      <w:bookmarkEnd w:id="1039"/>
      <w:bookmarkEnd w:id="1040"/>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
      </w:pPr>
      <w:bookmarkStart w:id="1041" w:name="_Toc72784256"/>
      <w:bookmarkStart w:id="1042" w:name="_Toc73041802"/>
      <w:bookmarkStart w:id="1043" w:name="_Toc81244863"/>
      <w:bookmarkStart w:id="1044" w:name="_Toc88645427"/>
      <w:bookmarkStart w:id="1045" w:name="_Toc89426339"/>
      <w:bookmarkStart w:id="1046" w:name="_Toc94033218"/>
      <w:bookmarkStart w:id="1047" w:name="_Toc97037363"/>
      <w:bookmarkStart w:id="1048" w:name="_Toc97038373"/>
      <w:r>
        <w:t>5.2.6.5</w:t>
      </w:r>
      <w:r>
        <w:tab/>
        <w:t>Binary data</w:t>
      </w:r>
      <w:bookmarkEnd w:id="1041"/>
      <w:bookmarkEnd w:id="1042"/>
      <w:bookmarkEnd w:id="1043"/>
      <w:bookmarkEnd w:id="1044"/>
      <w:bookmarkEnd w:id="1045"/>
      <w:bookmarkEnd w:id="1046"/>
      <w:bookmarkEnd w:id="1047"/>
      <w:bookmarkEnd w:id="1048"/>
    </w:p>
    <w:p w14:paraId="50B4A7F8" w14:textId="47C4A2D9" w:rsidR="001748B7" w:rsidRPr="0028308F" w:rsidRDefault="001748B7" w:rsidP="001748B7">
      <w:pPr>
        <w:rPr>
          <w:lang w:eastAsia="zh-CN"/>
        </w:rPr>
      </w:pPr>
      <w:r w:rsidRPr="00865A7E">
        <w:t>None in this release of the specification.</w:t>
      </w:r>
    </w:p>
    <w:p w14:paraId="6C380C94" w14:textId="77777777" w:rsidR="00345A8F" w:rsidRDefault="00D862C6">
      <w:pPr>
        <w:pStyle w:val="3"/>
      </w:pPr>
      <w:bookmarkStart w:id="1049" w:name="_Toc72784258"/>
      <w:bookmarkStart w:id="1050" w:name="_Toc73041804"/>
      <w:bookmarkStart w:id="1051" w:name="_Toc81244865"/>
      <w:bookmarkStart w:id="1052" w:name="_Toc88645429"/>
      <w:bookmarkStart w:id="1053" w:name="_Toc89426341"/>
      <w:bookmarkStart w:id="1054" w:name="_Toc94033220"/>
      <w:bookmarkStart w:id="1055" w:name="_Toc97037364"/>
      <w:bookmarkStart w:id="1056" w:name="_Toc97038374"/>
      <w:r>
        <w:lastRenderedPageBreak/>
        <w:t>5.2.7</w:t>
      </w:r>
      <w:r>
        <w:tab/>
        <w:t>Error Handling</w:t>
      </w:r>
      <w:bookmarkEnd w:id="1049"/>
      <w:bookmarkEnd w:id="1050"/>
      <w:bookmarkEnd w:id="1051"/>
      <w:bookmarkEnd w:id="1052"/>
      <w:bookmarkEnd w:id="1053"/>
      <w:bookmarkEnd w:id="1054"/>
      <w:bookmarkEnd w:id="1055"/>
      <w:bookmarkEnd w:id="1056"/>
    </w:p>
    <w:p w14:paraId="7C904052" w14:textId="77777777" w:rsidR="00345A8F" w:rsidRDefault="00D862C6">
      <w:pPr>
        <w:pStyle w:val="4"/>
      </w:pPr>
      <w:bookmarkStart w:id="1057" w:name="_Toc72784259"/>
      <w:bookmarkStart w:id="1058" w:name="_Toc73041805"/>
      <w:bookmarkStart w:id="1059" w:name="_Toc81244866"/>
      <w:bookmarkStart w:id="1060" w:name="_Toc88645430"/>
      <w:bookmarkStart w:id="1061" w:name="_Toc89426342"/>
      <w:bookmarkStart w:id="1062" w:name="_Toc94033221"/>
      <w:bookmarkStart w:id="1063" w:name="_Toc97037365"/>
      <w:bookmarkStart w:id="1064" w:name="_Toc97038375"/>
      <w:r>
        <w:t>5.2.7.1</w:t>
      </w:r>
      <w:r>
        <w:tab/>
        <w:t>General</w:t>
      </w:r>
      <w:bookmarkEnd w:id="1057"/>
      <w:bookmarkEnd w:id="1058"/>
      <w:bookmarkEnd w:id="1059"/>
      <w:bookmarkEnd w:id="1060"/>
      <w:bookmarkEnd w:id="1061"/>
      <w:bookmarkEnd w:id="1062"/>
      <w:bookmarkEnd w:id="1063"/>
      <w:bookmarkEnd w:id="1064"/>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
      </w:pPr>
      <w:bookmarkStart w:id="1065" w:name="_Toc72784260"/>
      <w:bookmarkStart w:id="1066" w:name="_Toc73041806"/>
      <w:bookmarkStart w:id="1067" w:name="_Toc81244867"/>
      <w:bookmarkStart w:id="1068" w:name="_Toc88645431"/>
      <w:bookmarkStart w:id="1069" w:name="_Toc89426343"/>
      <w:bookmarkStart w:id="1070" w:name="_Toc94033222"/>
      <w:bookmarkStart w:id="1071" w:name="_Toc97037366"/>
      <w:bookmarkStart w:id="1072" w:name="_Toc97038376"/>
      <w:r>
        <w:t>5.2.7.2</w:t>
      </w:r>
      <w:r>
        <w:tab/>
        <w:t>Protocol Errors</w:t>
      </w:r>
      <w:bookmarkEnd w:id="1065"/>
      <w:bookmarkEnd w:id="1066"/>
      <w:bookmarkEnd w:id="1067"/>
      <w:bookmarkEnd w:id="1068"/>
      <w:bookmarkEnd w:id="1069"/>
      <w:bookmarkEnd w:id="1070"/>
      <w:bookmarkEnd w:id="1071"/>
      <w:bookmarkEnd w:id="1072"/>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
      </w:pPr>
      <w:bookmarkStart w:id="1073" w:name="_Toc72784261"/>
      <w:bookmarkStart w:id="1074" w:name="_Toc73041807"/>
      <w:bookmarkStart w:id="1075" w:name="_Toc81244868"/>
      <w:bookmarkStart w:id="1076" w:name="_Toc88645432"/>
      <w:bookmarkStart w:id="1077" w:name="_Toc89426344"/>
      <w:bookmarkStart w:id="1078" w:name="_Toc94033223"/>
      <w:bookmarkStart w:id="1079" w:name="_Toc97037367"/>
      <w:bookmarkStart w:id="1080" w:name="_Toc97038377"/>
      <w:r>
        <w:t>5.2.7.3</w:t>
      </w:r>
      <w:r>
        <w:tab/>
        <w:t>Application Errors</w:t>
      </w:r>
      <w:bookmarkEnd w:id="1073"/>
      <w:bookmarkEnd w:id="1074"/>
      <w:bookmarkEnd w:id="1075"/>
      <w:bookmarkEnd w:id="1076"/>
      <w:bookmarkEnd w:id="1077"/>
      <w:bookmarkEnd w:id="1078"/>
      <w:bookmarkEnd w:id="1079"/>
      <w:bookmarkEnd w:id="1080"/>
    </w:p>
    <w:p w14:paraId="10F99353" w14:textId="77777777" w:rsidR="00345A8F" w:rsidRDefault="00D862C6">
      <w:r>
        <w:t>The application errors defined for the Nmfaf_3caDataManagement service are listed in Table 5.2.7.3-1.</w:t>
      </w:r>
    </w:p>
    <w:p w14:paraId="51958AC7" w14:textId="77777777" w:rsidR="00345A8F" w:rsidRDefault="00D862C6">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2"/>
        <w:rPr>
          <w:lang w:eastAsia="zh-CN"/>
        </w:rPr>
      </w:pPr>
      <w:bookmarkStart w:id="1081" w:name="_Toc72784262"/>
      <w:bookmarkStart w:id="1082" w:name="_Toc73041808"/>
      <w:bookmarkStart w:id="1083" w:name="_Toc81244869"/>
      <w:bookmarkStart w:id="1084" w:name="_Toc88645433"/>
      <w:bookmarkStart w:id="1085" w:name="_Toc89426345"/>
      <w:bookmarkStart w:id="1086" w:name="_Toc94033224"/>
      <w:bookmarkStart w:id="1087" w:name="_Toc97037368"/>
      <w:bookmarkStart w:id="1088" w:name="_Toc97038378"/>
      <w:r>
        <w:t>5.2.8</w:t>
      </w:r>
      <w:r>
        <w:rPr>
          <w:lang w:eastAsia="zh-CN"/>
        </w:rPr>
        <w:tab/>
        <w:t>Feature negotiation</w:t>
      </w:r>
      <w:bookmarkEnd w:id="1081"/>
      <w:bookmarkEnd w:id="1082"/>
      <w:bookmarkEnd w:id="1083"/>
      <w:bookmarkEnd w:id="1084"/>
      <w:bookmarkEnd w:id="1085"/>
      <w:bookmarkEnd w:id="1086"/>
      <w:bookmarkEnd w:id="1087"/>
      <w:bookmarkEnd w:id="1088"/>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77777777" w:rsidR="00345A8F" w:rsidRDefault="00D862C6">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2"/>
      </w:pPr>
      <w:bookmarkStart w:id="1089" w:name="_Toc72784263"/>
      <w:bookmarkStart w:id="1090" w:name="_Toc73041809"/>
      <w:bookmarkStart w:id="1091" w:name="_Toc81244870"/>
      <w:bookmarkStart w:id="1092" w:name="_Toc88645434"/>
      <w:bookmarkStart w:id="1093" w:name="_Toc89426346"/>
      <w:bookmarkStart w:id="1094" w:name="_Toc94033225"/>
      <w:bookmarkStart w:id="1095" w:name="_Toc97037369"/>
      <w:bookmarkStart w:id="1096" w:name="_Toc97038379"/>
      <w:r>
        <w:t>5.2.9</w:t>
      </w:r>
      <w:r>
        <w:tab/>
        <w:t>Security</w:t>
      </w:r>
      <w:bookmarkEnd w:id="1089"/>
      <w:bookmarkEnd w:id="1090"/>
      <w:bookmarkEnd w:id="1091"/>
      <w:bookmarkEnd w:id="1092"/>
      <w:bookmarkEnd w:id="1093"/>
      <w:bookmarkEnd w:id="1094"/>
      <w:bookmarkEnd w:id="1095"/>
      <w:bookmarkEnd w:id="1096"/>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6CBA518" w14:textId="77777777"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14:paraId="5D897FBB" w14:textId="77777777" w:rsidR="00345A8F" w:rsidRDefault="00345A8F">
      <w:pPr>
        <w:rPr>
          <w:lang w:val="en-US"/>
        </w:rPr>
      </w:pPr>
    </w:p>
    <w:bookmarkEnd w:id="437"/>
    <w:bookmarkEnd w:id="438"/>
    <w:p w14:paraId="7EF605FE" w14:textId="77777777" w:rsidR="00345A8F" w:rsidRDefault="00D862C6">
      <w:pPr>
        <w:pStyle w:val="8"/>
      </w:pPr>
      <w:r>
        <w:br w:type="page"/>
      </w:r>
      <w:bookmarkStart w:id="1097" w:name="_Toc510696650"/>
      <w:bookmarkStart w:id="1098" w:name="_Toc35971450"/>
      <w:bookmarkStart w:id="1099" w:name="_Toc36812181"/>
      <w:bookmarkStart w:id="1100" w:name="_Toc72784264"/>
      <w:bookmarkStart w:id="1101" w:name="_Toc73041810"/>
      <w:bookmarkStart w:id="1102" w:name="_Toc81244871"/>
      <w:bookmarkStart w:id="1103" w:name="_Toc88645435"/>
      <w:bookmarkStart w:id="1104" w:name="_Toc89426347"/>
      <w:bookmarkStart w:id="1105" w:name="_Toc94033226"/>
      <w:bookmarkStart w:id="1106" w:name="_Toc97037370"/>
      <w:bookmarkStart w:id="1107" w:name="_Toc97038380"/>
      <w:r>
        <w:lastRenderedPageBreak/>
        <w:t>Annex A (normative):</w:t>
      </w:r>
      <w:r>
        <w:br/>
        <w:t>OpenAPI specification</w:t>
      </w:r>
      <w:bookmarkEnd w:id="1097"/>
      <w:bookmarkEnd w:id="1098"/>
      <w:bookmarkEnd w:id="1099"/>
      <w:bookmarkEnd w:id="1100"/>
      <w:bookmarkEnd w:id="1101"/>
      <w:bookmarkEnd w:id="1102"/>
      <w:bookmarkEnd w:id="1103"/>
      <w:bookmarkEnd w:id="1104"/>
      <w:bookmarkEnd w:id="1105"/>
      <w:bookmarkEnd w:id="1106"/>
      <w:bookmarkEnd w:id="1107"/>
    </w:p>
    <w:p w14:paraId="3F50D20A" w14:textId="77777777" w:rsidR="00345A8F" w:rsidRDefault="00D862C6">
      <w:pPr>
        <w:pStyle w:val="2"/>
      </w:pPr>
      <w:bookmarkStart w:id="1108" w:name="_Toc510696651"/>
      <w:bookmarkStart w:id="1109" w:name="_Toc35971451"/>
      <w:bookmarkStart w:id="1110" w:name="_Toc36812182"/>
      <w:bookmarkStart w:id="1111" w:name="_Toc72784265"/>
      <w:bookmarkStart w:id="1112" w:name="_Toc73041811"/>
      <w:bookmarkStart w:id="1113" w:name="_Toc81244872"/>
      <w:bookmarkStart w:id="1114" w:name="_Toc88645436"/>
      <w:bookmarkStart w:id="1115" w:name="_Toc89426348"/>
      <w:bookmarkStart w:id="1116" w:name="_Toc94033227"/>
      <w:bookmarkStart w:id="1117" w:name="_Toc97037371"/>
      <w:bookmarkStart w:id="1118" w:name="_Toc97038381"/>
      <w:r>
        <w:t>A.1</w:t>
      </w:r>
      <w:r>
        <w:tab/>
        <w:t>General</w:t>
      </w:r>
      <w:bookmarkEnd w:id="1108"/>
      <w:bookmarkEnd w:id="1109"/>
      <w:bookmarkEnd w:id="1110"/>
      <w:bookmarkEnd w:id="1111"/>
      <w:bookmarkEnd w:id="1112"/>
      <w:bookmarkEnd w:id="1113"/>
      <w:bookmarkEnd w:id="1114"/>
      <w:bookmarkEnd w:id="1115"/>
      <w:bookmarkEnd w:id="1116"/>
      <w:bookmarkEnd w:id="1117"/>
      <w:bookmarkEnd w:id="1118"/>
    </w:p>
    <w:p w14:paraId="1A96B1B6" w14:textId="77777777" w:rsidR="00345A8F" w:rsidRDefault="00D862C6">
      <w:bookmarkStart w:id="1119"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77777777" w:rsidR="00345A8F" w:rsidRDefault="00D862C6">
      <w:bookmarkStart w:id="112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60154B97" w14:textId="72D4B9E2" w:rsidR="00345A8F" w:rsidRDefault="00D862C6">
      <w:pPr>
        <w:pStyle w:val="2"/>
      </w:pPr>
      <w:bookmarkStart w:id="1121" w:name="_Toc72784266"/>
      <w:bookmarkStart w:id="1122" w:name="_Toc73041812"/>
      <w:bookmarkStart w:id="1123" w:name="_Toc81244873"/>
      <w:bookmarkStart w:id="1124" w:name="_Toc88645437"/>
      <w:bookmarkStart w:id="1125" w:name="_Toc89426349"/>
      <w:bookmarkStart w:id="1126" w:name="_Toc94033228"/>
      <w:bookmarkStart w:id="1127" w:name="_Toc97037372"/>
      <w:bookmarkStart w:id="1128" w:name="_Toc97038382"/>
      <w:bookmarkEnd w:id="1119"/>
      <w:bookmarkEnd w:id="1120"/>
      <w:r>
        <w:t>A.2</w:t>
      </w:r>
      <w:r>
        <w:tab/>
        <w:t>Nmfaf_3daDataManagement API</w:t>
      </w:r>
      <w:bookmarkEnd w:id="1121"/>
      <w:bookmarkEnd w:id="1122"/>
      <w:bookmarkEnd w:id="1123"/>
      <w:bookmarkEnd w:id="1124"/>
      <w:bookmarkEnd w:id="1125"/>
      <w:bookmarkEnd w:id="1126"/>
      <w:bookmarkEnd w:id="1127"/>
      <w:bookmarkEnd w:id="1128"/>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77777777"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77777777"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A53A485" w14:textId="77777777" w:rsidR="001748B7" w:rsidRPr="00B46B1E" w:rsidRDefault="001748B7" w:rsidP="001748B7">
      <w:pPr>
        <w:pStyle w:val="PL"/>
        <w:rPr>
          <w:lang w:val="en-IN" w:eastAsia="en-IN"/>
        </w:rPr>
      </w:pPr>
      <w:r>
        <w:rPr>
          <w:lang w:val="en-IN" w:eastAsia="en-IN"/>
        </w:rPr>
        <w:t xml:space="preserve">        description: </w:t>
      </w:r>
      <w:r w:rsidRPr="001E38CC">
        <w:rPr>
          <w:lang w:val="en-IN" w:eastAsia="en-IN"/>
        </w:rPr>
        <w:t>Create a new Individual MFAF Configuration resource</w:t>
      </w:r>
      <w:r>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p>
    <w:p w14:paraId="3B2B0A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77777777" w:rsidR="001748B7" w:rsidRDefault="001748B7" w:rsidP="001748B7">
      <w:pPr>
        <w:pStyle w:val="PL"/>
      </w:pPr>
      <w:r>
        <w:t xml:space="preserve">      summary: Update an existing Individual </w:t>
      </w:r>
      <w:r w:rsidRPr="00865A7E">
        <w:t>MFAF Configuration</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77777777" w:rsidR="001748B7" w:rsidRDefault="001748B7" w:rsidP="001748B7">
      <w:pPr>
        <w:pStyle w:val="PL"/>
      </w:pPr>
      <w:r>
        <w:t xml:space="preserve">          description: The updated</w:t>
      </w:r>
      <w:r w:rsidRPr="00865A7E">
        <w:t xml:space="preserve"> MFAF Configuration</w:t>
      </w:r>
      <w:r>
        <w:t xml:space="preserve"> 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lastRenderedPageBreak/>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B4F9BA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812A03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D9A57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50EF4F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9D9B57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012DC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3131E4"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p>
    <w:p w14:paraId="184369AD"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p>
    <w:p w14:paraId="6D39DB20" w14:textId="77777777" w:rsidR="001748B7" w:rsidRDefault="001748B7" w:rsidP="001748B7">
      <w:pPr>
        <w:pStyle w:val="PL"/>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3166DCF3"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pPr>
        <w:pStyle w:val="2"/>
      </w:pPr>
      <w:bookmarkStart w:id="1129" w:name="_Toc72784267"/>
      <w:bookmarkStart w:id="1130" w:name="_Toc73041813"/>
      <w:bookmarkStart w:id="1131" w:name="_Toc81244874"/>
      <w:bookmarkStart w:id="1132" w:name="_Toc88645438"/>
      <w:bookmarkStart w:id="1133" w:name="_Toc89426350"/>
      <w:bookmarkStart w:id="1134" w:name="_Toc94033229"/>
      <w:bookmarkStart w:id="1135" w:name="_Toc97037373"/>
      <w:bookmarkStart w:id="1136" w:name="_Toc97038383"/>
      <w:r>
        <w:t>A.3</w:t>
      </w:r>
      <w:r>
        <w:tab/>
        <w:t>Nmfaf_3caDataManagement API</w:t>
      </w:r>
      <w:bookmarkEnd w:id="1129"/>
      <w:bookmarkEnd w:id="1130"/>
      <w:bookmarkEnd w:id="1131"/>
      <w:bookmarkEnd w:id="1132"/>
      <w:bookmarkEnd w:id="1133"/>
      <w:bookmarkEnd w:id="1134"/>
      <w:bookmarkEnd w:id="1135"/>
      <w:bookmarkEnd w:id="1136"/>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77777777"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77777777"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3ED7F605" w14:textId="77777777" w:rsidR="00532BDB" w:rsidRDefault="00532BDB" w:rsidP="00532BDB">
      <w:pPr>
        <w:pStyle w:val="PL"/>
      </w:pPr>
      <w:r>
        <w:t xml:space="preserve">                      type: array</w:t>
      </w:r>
    </w:p>
    <w:p w14:paraId="7E05F16F" w14:textId="77777777" w:rsidR="00532BDB" w:rsidRDefault="00532BDB" w:rsidP="00532BDB">
      <w:pPr>
        <w:pStyle w:val="PL"/>
      </w:pPr>
      <w:r>
        <w:t xml:space="preserve">                      items:</w:t>
      </w:r>
    </w:p>
    <w:p w14:paraId="450C2470" w14:textId="77777777" w:rsidR="00532BDB" w:rsidRDefault="00532BDB" w:rsidP="00532BDB">
      <w:pPr>
        <w:pStyle w:val="PL"/>
      </w:pPr>
      <w:r>
        <w:t xml:space="preserve">                        $ref: '#/components/schemas/NmfafDataRetrievalNotification'</w:t>
      </w:r>
    </w:p>
    <w:p w14:paraId="7DDEB2ED" w14:textId="77777777" w:rsidR="00532BDB" w:rsidRDefault="00532BDB" w:rsidP="00532BDB">
      <w:pPr>
        <w:pStyle w:val="PL"/>
      </w:pPr>
      <w:r>
        <w:t xml:space="preserve">                      minItems: 1</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77777777" w:rsidR="00532BDB" w:rsidRPr="00B3056F" w:rsidRDefault="00532BDB" w:rsidP="00532BDB">
      <w:pPr>
        <w:pStyle w:val="PL"/>
      </w:pPr>
      <w:r w:rsidRPr="00986E88">
        <w:t xml:space="preserve">         </w:t>
      </w:r>
      <w:r>
        <w:t xml:space="preserve">       </w:t>
      </w:r>
      <w:r w:rsidRPr="00B3056F">
        <w:t xml:space="preserve">          description: Expected response to a valid request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4FCCFF82" w14:textId="77777777" w:rsidR="00532BDB" w:rsidRDefault="00532BDB" w:rsidP="00532BDB">
      <w:pPr>
        <w:pStyle w:val="PL"/>
      </w:pPr>
      <w:r w:rsidRPr="00986E88">
        <w:t xml:space="preserve">         </w:t>
      </w:r>
      <w:r>
        <w:t xml:space="preserve">               '406':</w:t>
      </w:r>
    </w:p>
    <w:p w14:paraId="0672F1A0" w14:textId="77777777" w:rsidR="00532BDB" w:rsidRDefault="00532BDB" w:rsidP="00532BDB">
      <w:pPr>
        <w:pStyle w:val="PL"/>
      </w:pPr>
      <w:r w:rsidRPr="00986E88">
        <w:t xml:space="preserve">         </w:t>
      </w:r>
      <w:r>
        <w:t xml:space="preserve">                 $ref: 'TS29571_CommonData.yaml#/components/responses/406'</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40F168A" w14:textId="1CB482EB" w:rsidR="00532BDB" w:rsidRPr="00B46B1E" w:rsidRDefault="00532BDB" w:rsidP="00532BDB">
      <w:pPr>
        <w:pStyle w:val="PL"/>
        <w:rPr>
          <w:lang w:val="en-IN" w:eastAsia="en-IN"/>
        </w:rPr>
      </w:pPr>
      <w:r w:rsidRPr="00986E88">
        <w:t xml:space="preserve">         </w:t>
      </w:r>
      <w:r>
        <w:t xml:space="preserve">                 $ref: 'TS29571_CommonData.yaml#/components/responses/default'</w:t>
      </w: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48535314" w14:textId="77777777" w:rsidR="00532BDB" w:rsidRDefault="00532BDB" w:rsidP="00532BDB">
      <w:pPr>
        <w:pStyle w:val="PL"/>
        <w:rPr>
          <w:lang w:eastAsia="zh-CN"/>
        </w:rPr>
      </w:pPr>
      <w:r w:rsidRPr="00B3056F">
        <w:t xml:space="preserve">        </w:t>
      </w:r>
      <w:r>
        <w:rPr>
          <w:lang w:eastAsia="zh-CN"/>
        </w:rPr>
        <w:t>Represents t</w:t>
      </w:r>
      <w:r w:rsidRPr="00F570C5">
        <w:rPr>
          <w:lang w:eastAsia="zh-CN"/>
        </w:rPr>
        <w:t xml:space="preserve">he data or analytics or notification of availability </w:t>
      </w:r>
    </w:p>
    <w:p w14:paraId="3FA70BF2" w14:textId="77777777" w:rsidR="00532BDB" w:rsidRPr="00B46B1E" w:rsidRDefault="00532BDB" w:rsidP="00532BDB">
      <w:pPr>
        <w:pStyle w:val="PL"/>
        <w:rPr>
          <w:lang w:val="en-IN" w:eastAsia="en-IN"/>
        </w:rPr>
      </w:pPr>
      <w:r w:rsidRPr="00B3056F">
        <w:t xml:space="preserve">        </w:t>
      </w:r>
      <w:r w:rsidRPr="00F570C5">
        <w:rPr>
          <w:lang w:eastAsia="zh-CN"/>
        </w:rPr>
        <w:t>of data or analytics to notification endpoints</w:t>
      </w:r>
      <w:r>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E21883C" w14:textId="540F436B"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77777777" w:rsidR="00532BDB" w:rsidRDefault="00532BDB" w:rsidP="00532BDB">
      <w:pPr>
        <w:pStyle w:val="PL"/>
      </w:pPr>
      <w:r w:rsidRPr="00B3056F">
        <w:t xml:space="preserve">          </w:t>
      </w:r>
      <w:r>
        <w:t xml:space="preserve">  </w:t>
      </w:r>
      <w:r w:rsidRPr="00F570C5">
        <w:t xml:space="preserve">If the configuration is used for mapping analytics or data collection, </w:t>
      </w:r>
    </w:p>
    <w:p w14:paraId="395560E2" w14:textId="77777777" w:rsidR="00532BDB" w:rsidRDefault="00532BDB" w:rsidP="00532BDB">
      <w:pPr>
        <w:pStyle w:val="PL"/>
      </w:pPr>
      <w:r w:rsidRPr="00B3056F">
        <w:t xml:space="preserve">          </w:t>
      </w:r>
      <w:r>
        <w:t xml:space="preserve">  </w:t>
      </w:r>
      <w:r w:rsidRPr="00F570C5">
        <w:t xml:space="preserve">representing the Analytics Consumer Notification Correlation ID </w:t>
      </w:r>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14AF228F" w14:textId="77777777" w:rsidR="00532BDB" w:rsidRPr="00B46B1E" w:rsidRDefault="00532BDB" w:rsidP="00532BDB">
      <w:pPr>
        <w:pStyle w:val="PL"/>
        <w:rPr>
          <w:lang w:val="en-IN" w:eastAsia="en-IN"/>
        </w:rPr>
      </w:pPr>
      <w:r w:rsidRPr="00B3056F">
        <w:t xml:space="preserve">        </w:t>
      </w:r>
      <w:r w:rsidRPr="00B63730">
        <w:rPr>
          <w:lang w:eastAsia="zh-CN"/>
        </w:rPr>
        <w:t>The fetch instructions indicate whether the data or analytics are to be fetched by the Consumer</w:t>
      </w:r>
      <w:r>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77777777" w:rsidR="00532BDB" w:rsidRPr="0017781D" w:rsidRDefault="00532BDB" w:rsidP="00532BDB">
      <w:pPr>
        <w:pStyle w:val="PL"/>
        <w:rPr>
          <w:lang w:eastAsia="en-IN"/>
        </w:rPr>
      </w:pPr>
      <w:r>
        <w:rPr>
          <w:lang w:val="en-IN" w:eastAsia="en-IN"/>
        </w:rPr>
        <w:t xml:space="preserve">          description: </w:t>
      </w:r>
      <w:r w:rsidRPr="0058032A">
        <w:t>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amfEventNotifs</w:t>
      </w:r>
      <w:r w:rsidRPr="001C7C10">
        <w:t>]</w:t>
      </w:r>
    </w:p>
    <w:p w14:paraId="179A9531"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smfEventNotifs</w:t>
      </w:r>
      <w:r w:rsidRPr="001C7C10">
        <w:t>]</w:t>
      </w:r>
    </w:p>
    <w:p w14:paraId="205A34A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udmEventNotifs</w:t>
      </w:r>
      <w:r w:rsidRPr="001C7C10">
        <w:t>]</w:t>
      </w:r>
    </w:p>
    <w:p w14:paraId="3FA362FB"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nefEventNotifs</w:t>
      </w:r>
      <w:r w:rsidRPr="001C7C10">
        <w:t>]</w:t>
      </w:r>
    </w:p>
    <w:p w14:paraId="7A190F5F" w14:textId="77777777" w:rsidR="00532BDB"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afEventNotifs</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6F55B92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ACCA8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DE2BA9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E1E18D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3ACABA1" w14:textId="77777777" w:rsidR="00532BDB" w:rsidRPr="00B46B1E" w:rsidRDefault="00532BDB" w:rsidP="00532BDB">
      <w:pPr>
        <w:pStyle w:val="PL"/>
        <w:rPr>
          <w:lang w:val="en-IN" w:eastAsia="en-IN"/>
        </w:rPr>
      </w:pPr>
      <w:r>
        <w:rPr>
          <w:lang w:val="en-IN" w:eastAsia="en-IN"/>
        </w:rPr>
        <w:t xml:space="preserve">          description: </w:t>
      </w:r>
      <w:r>
        <w:t>List of notifications of AMF events.</w:t>
      </w:r>
    </w:p>
    <w:p w14:paraId="2241150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35D1A4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A2E00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7A7EA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035AD43F"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E8D3241" w14:textId="77777777" w:rsidR="00532BDB" w:rsidRPr="00B46B1E" w:rsidRDefault="00532BDB" w:rsidP="00532BDB">
      <w:pPr>
        <w:pStyle w:val="PL"/>
        <w:rPr>
          <w:lang w:val="en-IN" w:eastAsia="en-IN"/>
        </w:rPr>
      </w:pPr>
      <w:r>
        <w:rPr>
          <w:lang w:val="en-IN" w:eastAsia="en-IN"/>
        </w:rPr>
        <w:t xml:space="preserve">          description: </w:t>
      </w:r>
      <w:r>
        <w:t>List of notifications of SMF events.</w:t>
      </w:r>
    </w:p>
    <w:p w14:paraId="19CDB86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042780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A78082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9DEBA5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209F1ED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36E7D97" w14:textId="77777777" w:rsidR="00532BDB" w:rsidRPr="00B46B1E" w:rsidRDefault="00532BDB" w:rsidP="00532BDB">
      <w:pPr>
        <w:pStyle w:val="PL"/>
        <w:rPr>
          <w:lang w:val="en-IN" w:eastAsia="en-IN"/>
        </w:rPr>
      </w:pPr>
      <w:r>
        <w:rPr>
          <w:lang w:val="en-IN" w:eastAsia="en-IN"/>
        </w:rPr>
        <w:t xml:space="preserve">          description: </w:t>
      </w:r>
      <w:r>
        <w:t>List of notifications of UDM events.</w:t>
      </w:r>
    </w:p>
    <w:p w14:paraId="10D4C3C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4D676C6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3B7883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2F147B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7D586DD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47A22A7" w14:textId="77777777" w:rsidR="00532BDB" w:rsidRPr="00B46B1E" w:rsidRDefault="00532BDB" w:rsidP="00532BDB">
      <w:pPr>
        <w:pStyle w:val="PL"/>
        <w:rPr>
          <w:lang w:val="en-IN" w:eastAsia="en-IN"/>
        </w:rPr>
      </w:pPr>
      <w:r>
        <w:rPr>
          <w:lang w:val="en-IN" w:eastAsia="en-IN"/>
        </w:rPr>
        <w:t xml:space="preserve">          description: </w:t>
      </w:r>
      <w:r>
        <w:t>List of notifications of NEF events.</w:t>
      </w:r>
    </w:p>
    <w:p w14:paraId="1C9039E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40A5FE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D0F27D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9776E8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05D7A5E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9EEC68" w14:textId="77777777" w:rsidR="00345A8F" w:rsidRDefault="00345A8F"/>
    <w:p w14:paraId="57E044B8" w14:textId="77777777" w:rsidR="00345A8F" w:rsidRDefault="00D862C6">
      <w:pPr>
        <w:pStyle w:val="8"/>
      </w:pPr>
      <w:bookmarkStart w:id="1137" w:name="historyclause"/>
      <w:r>
        <w:br w:type="page"/>
      </w:r>
      <w:bookmarkStart w:id="1138" w:name="_Toc2086459"/>
      <w:bookmarkStart w:id="1139" w:name="_Toc72784268"/>
      <w:bookmarkStart w:id="1140" w:name="_Toc73041814"/>
      <w:bookmarkStart w:id="1141" w:name="_Toc81244875"/>
      <w:bookmarkStart w:id="1142" w:name="_Toc88645439"/>
      <w:bookmarkStart w:id="1143" w:name="_Toc89426351"/>
      <w:bookmarkStart w:id="1144" w:name="_Toc94033230"/>
      <w:bookmarkStart w:id="1145" w:name="_Toc97037374"/>
      <w:bookmarkStart w:id="1146" w:name="_Toc97038384"/>
      <w:bookmarkEnd w:id="1137"/>
      <w:r>
        <w:lastRenderedPageBreak/>
        <w:t xml:space="preserve">Annex </w:t>
      </w:r>
      <w:r w:rsidR="00473E17">
        <w:t>B</w:t>
      </w:r>
      <w:r>
        <w:t xml:space="preserve"> (informative):</w:t>
      </w:r>
      <w:r>
        <w:br/>
        <w:t>Change history</w:t>
      </w:r>
      <w:bookmarkEnd w:id="1138"/>
      <w:bookmarkEnd w:id="1139"/>
      <w:bookmarkEnd w:id="1140"/>
      <w:bookmarkEnd w:id="1141"/>
      <w:bookmarkEnd w:id="1142"/>
      <w:bookmarkEnd w:id="1143"/>
      <w:bookmarkEnd w:id="1144"/>
      <w:bookmarkEnd w:id="1145"/>
      <w:bookmarkEnd w:id="1146"/>
    </w:p>
    <w:p w14:paraId="51B9391C" w14:textId="77777777"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14:paraId="688C41A1" w14:textId="77777777">
        <w:trPr>
          <w:cantSplit/>
        </w:trPr>
        <w:tc>
          <w:tcPr>
            <w:tcW w:w="9639" w:type="dxa"/>
            <w:gridSpan w:val="8"/>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tc>
          <w:tcPr>
            <w:tcW w:w="800" w:type="dxa"/>
            <w:shd w:val="pct10" w:color="auto" w:fill="FFFFFF"/>
          </w:tcPr>
          <w:p w14:paraId="67BEB91E" w14:textId="77777777" w:rsidR="00345A8F" w:rsidRDefault="00D862C6">
            <w:pPr>
              <w:pStyle w:val="TAL"/>
              <w:rPr>
                <w:b/>
                <w:sz w:val="16"/>
              </w:rPr>
            </w:pPr>
            <w:r>
              <w:rPr>
                <w:b/>
                <w:sz w:val="16"/>
              </w:rPr>
              <w:t>Date</w:t>
            </w:r>
          </w:p>
        </w:tc>
        <w:tc>
          <w:tcPr>
            <w:tcW w:w="800" w:type="dxa"/>
            <w:shd w:val="pct10" w:color="auto" w:fill="FFFFFF"/>
          </w:tcPr>
          <w:p w14:paraId="1AD0A8DD" w14:textId="77777777" w:rsidR="00345A8F" w:rsidRDefault="00D862C6">
            <w:pPr>
              <w:pStyle w:val="TAL"/>
              <w:rPr>
                <w:b/>
                <w:sz w:val="16"/>
              </w:rPr>
            </w:pPr>
            <w:r>
              <w:rPr>
                <w:b/>
                <w:sz w:val="16"/>
              </w:rPr>
              <w:t>Meeting</w:t>
            </w:r>
          </w:p>
        </w:tc>
        <w:tc>
          <w:tcPr>
            <w:tcW w:w="1094" w:type="dxa"/>
            <w:shd w:val="pct10" w:color="auto" w:fill="FFFFFF"/>
          </w:tcPr>
          <w:p w14:paraId="51EAEE84" w14:textId="77777777" w:rsidR="00345A8F" w:rsidRDefault="00D862C6">
            <w:pPr>
              <w:pStyle w:val="TAL"/>
              <w:rPr>
                <w:b/>
                <w:sz w:val="16"/>
              </w:rPr>
            </w:pPr>
            <w:r>
              <w:rPr>
                <w:b/>
                <w:sz w:val="16"/>
              </w:rPr>
              <w:t>TDoc</w:t>
            </w:r>
          </w:p>
        </w:tc>
        <w:tc>
          <w:tcPr>
            <w:tcW w:w="425" w:type="dxa"/>
            <w:shd w:val="pct10" w:color="auto" w:fill="FFFFFF"/>
          </w:tcPr>
          <w:p w14:paraId="3CCD1BB0" w14:textId="77777777" w:rsidR="00345A8F" w:rsidRDefault="00D862C6">
            <w:pPr>
              <w:pStyle w:val="TAL"/>
              <w:rPr>
                <w:b/>
                <w:sz w:val="16"/>
              </w:rPr>
            </w:pPr>
            <w:r>
              <w:rPr>
                <w:b/>
                <w:sz w:val="16"/>
              </w:rPr>
              <w:t>CR</w:t>
            </w:r>
          </w:p>
        </w:tc>
        <w:tc>
          <w:tcPr>
            <w:tcW w:w="425" w:type="dxa"/>
            <w:shd w:val="pct10" w:color="auto" w:fill="FFFFFF"/>
          </w:tcPr>
          <w:p w14:paraId="23AC11B2" w14:textId="77777777" w:rsidR="00345A8F" w:rsidRDefault="00D862C6">
            <w:pPr>
              <w:pStyle w:val="TAL"/>
              <w:rPr>
                <w:b/>
                <w:sz w:val="16"/>
              </w:rPr>
            </w:pPr>
            <w:r>
              <w:rPr>
                <w:b/>
                <w:sz w:val="16"/>
              </w:rPr>
              <w:t>Rev</w:t>
            </w:r>
          </w:p>
        </w:tc>
        <w:tc>
          <w:tcPr>
            <w:tcW w:w="425" w:type="dxa"/>
            <w:shd w:val="pct10" w:color="auto" w:fill="FFFFFF"/>
          </w:tcPr>
          <w:p w14:paraId="1B2F9C94" w14:textId="77777777" w:rsidR="00345A8F" w:rsidRDefault="00D862C6">
            <w:pPr>
              <w:pStyle w:val="TAL"/>
              <w:rPr>
                <w:b/>
                <w:sz w:val="16"/>
              </w:rPr>
            </w:pPr>
            <w:r>
              <w:rPr>
                <w:b/>
                <w:sz w:val="16"/>
              </w:rPr>
              <w:t>Cat</w:t>
            </w:r>
          </w:p>
        </w:tc>
        <w:tc>
          <w:tcPr>
            <w:tcW w:w="4962" w:type="dxa"/>
            <w:shd w:val="pct10" w:color="auto" w:fill="FFFFFF"/>
          </w:tcPr>
          <w:p w14:paraId="0C96951D" w14:textId="77777777" w:rsidR="00345A8F" w:rsidRDefault="00D862C6">
            <w:pPr>
              <w:pStyle w:val="TAL"/>
              <w:rPr>
                <w:b/>
                <w:sz w:val="16"/>
              </w:rPr>
            </w:pPr>
            <w:r>
              <w:rPr>
                <w:b/>
                <w:sz w:val="16"/>
              </w:rPr>
              <w:t>Subject/Comment</w:t>
            </w:r>
          </w:p>
        </w:tc>
        <w:tc>
          <w:tcPr>
            <w:tcW w:w="708" w:type="dxa"/>
            <w:shd w:val="pct10" w:color="auto" w:fill="FFFFFF"/>
          </w:tcPr>
          <w:p w14:paraId="07E3279F" w14:textId="77777777" w:rsidR="00345A8F" w:rsidRDefault="00D862C6">
            <w:pPr>
              <w:pStyle w:val="TAL"/>
              <w:rPr>
                <w:b/>
                <w:sz w:val="16"/>
              </w:rPr>
            </w:pPr>
            <w:r>
              <w:rPr>
                <w:b/>
                <w:sz w:val="16"/>
              </w:rPr>
              <w:t>New version</w:t>
            </w:r>
          </w:p>
        </w:tc>
      </w:tr>
      <w:tr w:rsidR="00473E17" w14:paraId="182DE1D5" w14:textId="77777777">
        <w:tc>
          <w:tcPr>
            <w:tcW w:w="800" w:type="dxa"/>
            <w:shd w:val="solid" w:color="FFFFFF" w:fill="auto"/>
          </w:tcPr>
          <w:p w14:paraId="5FDD531A" w14:textId="77777777" w:rsidR="00473E17" w:rsidRPr="00473E17" w:rsidRDefault="00473E17" w:rsidP="00473E17">
            <w:pPr>
              <w:pStyle w:val="TAL"/>
            </w:pPr>
            <w:r w:rsidRPr="00473E17">
              <w:t>2021-06</w:t>
            </w:r>
          </w:p>
        </w:tc>
        <w:tc>
          <w:tcPr>
            <w:tcW w:w="800" w:type="dxa"/>
            <w:shd w:val="solid" w:color="FFFFFF" w:fill="auto"/>
          </w:tcPr>
          <w:p w14:paraId="48C9E60F"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048BB095" w14:textId="77777777" w:rsidR="00473E17" w:rsidRPr="00473E17" w:rsidRDefault="00473E17" w:rsidP="00473E17">
            <w:pPr>
              <w:pStyle w:val="TAL"/>
            </w:pPr>
          </w:p>
        </w:tc>
        <w:tc>
          <w:tcPr>
            <w:tcW w:w="425" w:type="dxa"/>
            <w:shd w:val="solid" w:color="FFFFFF" w:fill="auto"/>
          </w:tcPr>
          <w:p w14:paraId="7E020384" w14:textId="77777777" w:rsidR="00473E17" w:rsidRPr="00473E17" w:rsidRDefault="00473E17" w:rsidP="00473E17">
            <w:pPr>
              <w:pStyle w:val="TAL"/>
            </w:pPr>
          </w:p>
        </w:tc>
        <w:tc>
          <w:tcPr>
            <w:tcW w:w="425" w:type="dxa"/>
            <w:shd w:val="solid" w:color="FFFFFF" w:fill="auto"/>
          </w:tcPr>
          <w:p w14:paraId="2E4DD26B" w14:textId="77777777" w:rsidR="00473E17" w:rsidRPr="00473E17" w:rsidRDefault="00473E17" w:rsidP="00473E17">
            <w:pPr>
              <w:pStyle w:val="TAL"/>
            </w:pPr>
          </w:p>
        </w:tc>
        <w:tc>
          <w:tcPr>
            <w:tcW w:w="425" w:type="dxa"/>
            <w:shd w:val="solid" w:color="FFFFFF" w:fill="auto"/>
          </w:tcPr>
          <w:p w14:paraId="7A8E2943" w14:textId="77777777" w:rsidR="00473E17" w:rsidRPr="00473E17" w:rsidRDefault="00473E17" w:rsidP="00473E17">
            <w:pPr>
              <w:pStyle w:val="TAL"/>
            </w:pPr>
          </w:p>
        </w:tc>
        <w:tc>
          <w:tcPr>
            <w:tcW w:w="4962" w:type="dxa"/>
            <w:shd w:val="solid" w:color="FFFFFF" w:fill="auto"/>
          </w:tcPr>
          <w:p w14:paraId="3AD1D9BD" w14:textId="77777777" w:rsidR="00473E17" w:rsidRPr="00473E17" w:rsidRDefault="00473E17" w:rsidP="00473E17">
            <w:pPr>
              <w:pStyle w:val="TAL"/>
            </w:pPr>
            <w:r w:rsidRPr="00473E17">
              <w:t>TS skeleton of Messaging Framework Adaptor Services specification</w:t>
            </w:r>
          </w:p>
        </w:tc>
        <w:tc>
          <w:tcPr>
            <w:tcW w:w="708" w:type="dxa"/>
            <w:shd w:val="solid" w:color="FFFFFF" w:fill="auto"/>
          </w:tcPr>
          <w:p w14:paraId="1F9AFECE" w14:textId="77777777" w:rsidR="00473E17" w:rsidRPr="00473E17" w:rsidRDefault="00473E17" w:rsidP="00473E17">
            <w:pPr>
              <w:pStyle w:val="TAL"/>
            </w:pPr>
            <w:r w:rsidRPr="00473E17">
              <w:t>0.0.0</w:t>
            </w:r>
          </w:p>
        </w:tc>
      </w:tr>
      <w:tr w:rsidR="00473E17" w14:paraId="566DC3FC" w14:textId="77777777">
        <w:tc>
          <w:tcPr>
            <w:tcW w:w="800" w:type="dxa"/>
            <w:shd w:val="solid" w:color="FFFFFF" w:fill="auto"/>
          </w:tcPr>
          <w:p w14:paraId="333D5650" w14:textId="77777777" w:rsidR="00473E17" w:rsidRPr="00473E17" w:rsidRDefault="00473E17" w:rsidP="00473E17">
            <w:pPr>
              <w:pStyle w:val="TAL"/>
            </w:pPr>
            <w:r w:rsidRPr="00473E17">
              <w:t>2021-06</w:t>
            </w:r>
          </w:p>
        </w:tc>
        <w:tc>
          <w:tcPr>
            <w:tcW w:w="800" w:type="dxa"/>
            <w:shd w:val="solid" w:color="FFFFFF" w:fill="auto"/>
          </w:tcPr>
          <w:p w14:paraId="5324FBCD"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4CDCBEEA" w14:textId="77777777" w:rsidR="00473E17" w:rsidRPr="00473E17" w:rsidRDefault="00473E17" w:rsidP="00473E17">
            <w:pPr>
              <w:pStyle w:val="TAL"/>
            </w:pPr>
            <w:r w:rsidRPr="00473E17">
              <w:t>C3-213502</w:t>
            </w:r>
          </w:p>
        </w:tc>
        <w:tc>
          <w:tcPr>
            <w:tcW w:w="425" w:type="dxa"/>
            <w:shd w:val="solid" w:color="FFFFFF" w:fill="auto"/>
          </w:tcPr>
          <w:p w14:paraId="4B94EFDF" w14:textId="77777777" w:rsidR="00473E17" w:rsidRPr="00473E17" w:rsidRDefault="00473E17" w:rsidP="00473E17">
            <w:pPr>
              <w:pStyle w:val="TAL"/>
            </w:pPr>
          </w:p>
        </w:tc>
        <w:tc>
          <w:tcPr>
            <w:tcW w:w="425" w:type="dxa"/>
            <w:shd w:val="solid" w:color="FFFFFF" w:fill="auto"/>
          </w:tcPr>
          <w:p w14:paraId="2BC32830" w14:textId="77777777" w:rsidR="00473E17" w:rsidRPr="00473E17" w:rsidRDefault="00473E17" w:rsidP="00473E17">
            <w:pPr>
              <w:pStyle w:val="TAL"/>
            </w:pPr>
          </w:p>
        </w:tc>
        <w:tc>
          <w:tcPr>
            <w:tcW w:w="425" w:type="dxa"/>
            <w:shd w:val="solid" w:color="FFFFFF" w:fill="auto"/>
          </w:tcPr>
          <w:p w14:paraId="78E97BAC" w14:textId="77777777" w:rsidR="00473E17" w:rsidRPr="00473E17" w:rsidRDefault="00473E17" w:rsidP="00473E17">
            <w:pPr>
              <w:pStyle w:val="TAL"/>
            </w:pPr>
          </w:p>
        </w:tc>
        <w:tc>
          <w:tcPr>
            <w:tcW w:w="4962" w:type="dxa"/>
            <w:shd w:val="solid" w:color="FFFFFF" w:fill="auto"/>
          </w:tcPr>
          <w:p w14:paraId="303A6534" w14:textId="77777777"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14:paraId="4B494F23" w14:textId="77777777" w:rsidR="00473E17" w:rsidRPr="00473E17" w:rsidRDefault="00473E17" w:rsidP="00473E17">
            <w:pPr>
              <w:pStyle w:val="TAL"/>
            </w:pPr>
            <w:r w:rsidRPr="00473E17">
              <w:t>0.1.0</w:t>
            </w:r>
          </w:p>
        </w:tc>
      </w:tr>
      <w:tr w:rsidR="00473E17" w14:paraId="01BB0BBD" w14:textId="77777777">
        <w:tc>
          <w:tcPr>
            <w:tcW w:w="800" w:type="dxa"/>
            <w:shd w:val="solid" w:color="FFFFFF" w:fill="auto"/>
          </w:tcPr>
          <w:p w14:paraId="4C048552" w14:textId="77777777" w:rsidR="00473E17" w:rsidRPr="00473E17" w:rsidRDefault="00473E17" w:rsidP="00473E17">
            <w:pPr>
              <w:pStyle w:val="TAL"/>
            </w:pPr>
            <w:r w:rsidRPr="00473E17">
              <w:rPr>
                <w:rFonts w:hint="eastAsia"/>
              </w:rPr>
              <w:t>2</w:t>
            </w:r>
            <w:r w:rsidRPr="00473E17">
              <w:t>021-08</w:t>
            </w:r>
          </w:p>
        </w:tc>
        <w:tc>
          <w:tcPr>
            <w:tcW w:w="800" w:type="dxa"/>
            <w:shd w:val="solid" w:color="FFFFFF" w:fill="auto"/>
          </w:tcPr>
          <w:p w14:paraId="647B6E68" w14:textId="77777777" w:rsidR="00473E17" w:rsidRPr="00473E17" w:rsidRDefault="00473E17" w:rsidP="00473E17">
            <w:pPr>
              <w:pStyle w:val="TAL"/>
            </w:pPr>
            <w:r w:rsidRPr="00473E17">
              <w:rPr>
                <w:rFonts w:hint="eastAsia"/>
              </w:rPr>
              <w:t>C</w:t>
            </w:r>
            <w:r w:rsidRPr="00473E17">
              <w:t>T3#117e</w:t>
            </w:r>
          </w:p>
        </w:tc>
        <w:tc>
          <w:tcPr>
            <w:tcW w:w="1094" w:type="dxa"/>
            <w:shd w:val="solid" w:color="FFFFFF" w:fill="auto"/>
          </w:tcPr>
          <w:p w14:paraId="6E4780E4" w14:textId="77777777"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14:paraId="4828A75C" w14:textId="77777777" w:rsidR="00473E17" w:rsidRPr="00473E17" w:rsidRDefault="00473E17" w:rsidP="00473E17">
            <w:pPr>
              <w:pStyle w:val="TAL"/>
            </w:pPr>
          </w:p>
        </w:tc>
        <w:tc>
          <w:tcPr>
            <w:tcW w:w="425" w:type="dxa"/>
            <w:shd w:val="solid" w:color="FFFFFF" w:fill="auto"/>
          </w:tcPr>
          <w:p w14:paraId="5AA94A10" w14:textId="77777777" w:rsidR="00473E17" w:rsidRPr="00473E17" w:rsidRDefault="00473E17" w:rsidP="00473E17">
            <w:pPr>
              <w:pStyle w:val="TAL"/>
            </w:pPr>
          </w:p>
        </w:tc>
        <w:tc>
          <w:tcPr>
            <w:tcW w:w="425" w:type="dxa"/>
            <w:shd w:val="solid" w:color="FFFFFF" w:fill="auto"/>
          </w:tcPr>
          <w:p w14:paraId="2B8B3941" w14:textId="77777777" w:rsidR="00473E17" w:rsidRPr="00473E17" w:rsidRDefault="00473E17" w:rsidP="00473E17">
            <w:pPr>
              <w:pStyle w:val="TAL"/>
            </w:pPr>
          </w:p>
        </w:tc>
        <w:tc>
          <w:tcPr>
            <w:tcW w:w="4962" w:type="dxa"/>
            <w:shd w:val="solid" w:color="FFFFFF" w:fill="auto"/>
          </w:tcPr>
          <w:p w14:paraId="17204C9B" w14:textId="77777777"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14:paraId="4D278F8E" w14:textId="77777777" w:rsidR="00473E17" w:rsidRPr="00473E17" w:rsidRDefault="00473E17" w:rsidP="00473E17">
            <w:pPr>
              <w:pStyle w:val="TAL"/>
            </w:pPr>
            <w:r w:rsidRPr="00473E17">
              <w:t>0.2.0</w:t>
            </w:r>
          </w:p>
        </w:tc>
      </w:tr>
      <w:tr w:rsidR="0016234A" w14:paraId="79955CC6" w14:textId="77777777">
        <w:tc>
          <w:tcPr>
            <w:tcW w:w="800" w:type="dxa"/>
            <w:shd w:val="solid" w:color="FFFFFF" w:fill="auto"/>
          </w:tcPr>
          <w:p w14:paraId="7FBDFA45" w14:textId="77777777" w:rsidR="0016234A" w:rsidRPr="00473E17" w:rsidRDefault="0016234A" w:rsidP="0016234A">
            <w:pPr>
              <w:pStyle w:val="TAL"/>
            </w:pPr>
            <w:r w:rsidRPr="00473E17">
              <w:rPr>
                <w:rFonts w:hint="eastAsia"/>
              </w:rPr>
              <w:t>2</w:t>
            </w:r>
            <w:r w:rsidRPr="00473E17">
              <w:t>021-</w:t>
            </w:r>
            <w:r>
              <w:t>11</w:t>
            </w:r>
          </w:p>
        </w:tc>
        <w:tc>
          <w:tcPr>
            <w:tcW w:w="800" w:type="dxa"/>
            <w:shd w:val="solid" w:color="FFFFFF" w:fill="auto"/>
          </w:tcPr>
          <w:p w14:paraId="36371424" w14:textId="77777777" w:rsidR="0016234A" w:rsidRPr="00473E17" w:rsidRDefault="0016234A" w:rsidP="0016234A">
            <w:pPr>
              <w:pStyle w:val="TAL"/>
            </w:pPr>
            <w:r w:rsidRPr="00473E17">
              <w:rPr>
                <w:rFonts w:hint="eastAsia"/>
              </w:rPr>
              <w:t>C</w:t>
            </w:r>
            <w:r w:rsidRPr="00473E17">
              <w:t>T3#11</w:t>
            </w:r>
            <w:r>
              <w:t>9</w:t>
            </w:r>
            <w:r w:rsidRPr="00473E17">
              <w:t>e</w:t>
            </w:r>
          </w:p>
        </w:tc>
        <w:tc>
          <w:tcPr>
            <w:tcW w:w="1094" w:type="dxa"/>
            <w:shd w:val="solid" w:color="FFFFFF" w:fill="auto"/>
          </w:tcPr>
          <w:p w14:paraId="7A0C8935" w14:textId="77777777" w:rsidR="0016234A" w:rsidRPr="00473E17" w:rsidRDefault="0016234A" w:rsidP="0016234A">
            <w:pPr>
              <w:pStyle w:val="TAL"/>
            </w:pPr>
            <w:r w:rsidRPr="00473E17">
              <w:rPr>
                <w:rFonts w:hint="eastAsia"/>
              </w:rPr>
              <w:t>C</w:t>
            </w:r>
            <w:r w:rsidRPr="00473E17">
              <w:t>3-21</w:t>
            </w:r>
            <w:r>
              <w:t>6522</w:t>
            </w:r>
          </w:p>
        </w:tc>
        <w:tc>
          <w:tcPr>
            <w:tcW w:w="425" w:type="dxa"/>
            <w:shd w:val="solid" w:color="FFFFFF" w:fill="auto"/>
          </w:tcPr>
          <w:p w14:paraId="4DF8B82E" w14:textId="77777777" w:rsidR="0016234A" w:rsidRPr="00473E17" w:rsidRDefault="0016234A" w:rsidP="0016234A">
            <w:pPr>
              <w:pStyle w:val="TAL"/>
            </w:pPr>
          </w:p>
        </w:tc>
        <w:tc>
          <w:tcPr>
            <w:tcW w:w="425" w:type="dxa"/>
            <w:shd w:val="solid" w:color="FFFFFF" w:fill="auto"/>
          </w:tcPr>
          <w:p w14:paraId="59BE955A" w14:textId="77777777" w:rsidR="0016234A" w:rsidRPr="00473E17" w:rsidRDefault="0016234A" w:rsidP="0016234A">
            <w:pPr>
              <w:pStyle w:val="TAL"/>
            </w:pPr>
          </w:p>
        </w:tc>
        <w:tc>
          <w:tcPr>
            <w:tcW w:w="425" w:type="dxa"/>
            <w:shd w:val="solid" w:color="FFFFFF" w:fill="auto"/>
          </w:tcPr>
          <w:p w14:paraId="7F7472F6" w14:textId="77777777" w:rsidR="0016234A" w:rsidRPr="00473E17" w:rsidRDefault="0016234A" w:rsidP="0016234A">
            <w:pPr>
              <w:pStyle w:val="TAL"/>
            </w:pPr>
          </w:p>
        </w:tc>
        <w:tc>
          <w:tcPr>
            <w:tcW w:w="4962" w:type="dxa"/>
            <w:shd w:val="solid" w:color="FFFFFF" w:fill="auto"/>
          </w:tcPr>
          <w:p w14:paraId="316B3C55" w14:textId="77777777"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6467</w:t>
            </w:r>
            <w:r w:rsidRPr="00473E17">
              <w:t>.</w:t>
            </w:r>
          </w:p>
        </w:tc>
        <w:tc>
          <w:tcPr>
            <w:tcW w:w="708" w:type="dxa"/>
            <w:shd w:val="solid" w:color="FFFFFF" w:fill="auto"/>
          </w:tcPr>
          <w:p w14:paraId="79F6512E" w14:textId="77777777" w:rsidR="0016234A" w:rsidRPr="00473E17" w:rsidRDefault="0016234A" w:rsidP="0016234A">
            <w:pPr>
              <w:pStyle w:val="TAL"/>
            </w:pPr>
            <w:r w:rsidRPr="00473E17">
              <w:t>0.</w:t>
            </w:r>
            <w:r>
              <w:t>3</w:t>
            </w:r>
            <w:r w:rsidRPr="00473E17">
              <w:t>.0</w:t>
            </w:r>
          </w:p>
        </w:tc>
      </w:tr>
      <w:tr w:rsidR="00B21E94" w14:paraId="62332EBE" w14:textId="77777777">
        <w:tc>
          <w:tcPr>
            <w:tcW w:w="800" w:type="dxa"/>
            <w:shd w:val="solid" w:color="FFFFFF" w:fill="auto"/>
          </w:tcPr>
          <w:p w14:paraId="6DD984C2" w14:textId="510C4D07" w:rsidR="00B21E94" w:rsidRPr="00473E17" w:rsidRDefault="00B21E94" w:rsidP="00B21E94">
            <w:pPr>
              <w:pStyle w:val="TAL"/>
            </w:pPr>
            <w:r w:rsidRPr="00473E17">
              <w:rPr>
                <w:rFonts w:hint="eastAsia"/>
              </w:rPr>
              <w:t>2</w:t>
            </w:r>
            <w:r w:rsidRPr="00473E17">
              <w:t>02</w:t>
            </w:r>
            <w:r>
              <w:t>2</w:t>
            </w:r>
            <w:r w:rsidRPr="00473E17">
              <w:t>-</w:t>
            </w:r>
            <w:r>
              <w:t>01</w:t>
            </w:r>
          </w:p>
        </w:tc>
        <w:tc>
          <w:tcPr>
            <w:tcW w:w="800" w:type="dxa"/>
            <w:shd w:val="solid" w:color="FFFFFF" w:fill="auto"/>
          </w:tcPr>
          <w:p w14:paraId="4CC6E57C" w14:textId="5990209A" w:rsidR="00B21E94" w:rsidRPr="00473E17" w:rsidRDefault="00B21E94" w:rsidP="00B21E94">
            <w:pPr>
              <w:pStyle w:val="TAL"/>
            </w:pPr>
            <w:r w:rsidRPr="00473E17">
              <w:rPr>
                <w:rFonts w:hint="eastAsia"/>
              </w:rPr>
              <w:t>C</w:t>
            </w:r>
            <w:r w:rsidRPr="00473E17">
              <w:t>T3#11</w:t>
            </w:r>
            <w:r>
              <w:t>9bis-</w:t>
            </w:r>
            <w:r w:rsidRPr="00473E17">
              <w:t>e</w:t>
            </w:r>
          </w:p>
        </w:tc>
        <w:tc>
          <w:tcPr>
            <w:tcW w:w="1094" w:type="dxa"/>
            <w:shd w:val="solid" w:color="FFFFFF" w:fill="auto"/>
          </w:tcPr>
          <w:p w14:paraId="055EAC2E" w14:textId="5444A5AF" w:rsidR="00B21E94" w:rsidRPr="00473E17" w:rsidRDefault="00B21E94" w:rsidP="00B21E94">
            <w:pPr>
              <w:pStyle w:val="TAL"/>
            </w:pPr>
            <w:r w:rsidRPr="00473E17">
              <w:rPr>
                <w:rFonts w:hint="eastAsia"/>
              </w:rPr>
              <w:t>C</w:t>
            </w:r>
            <w:r w:rsidRPr="00473E17">
              <w:t>3-</w:t>
            </w:r>
            <w:r>
              <w:t>220455</w:t>
            </w:r>
          </w:p>
        </w:tc>
        <w:tc>
          <w:tcPr>
            <w:tcW w:w="425" w:type="dxa"/>
            <w:shd w:val="solid" w:color="FFFFFF" w:fill="auto"/>
          </w:tcPr>
          <w:p w14:paraId="1C0003EE" w14:textId="77777777" w:rsidR="00B21E94" w:rsidRPr="00473E17" w:rsidRDefault="00B21E94" w:rsidP="00B21E94">
            <w:pPr>
              <w:pStyle w:val="TAL"/>
            </w:pPr>
          </w:p>
        </w:tc>
        <w:tc>
          <w:tcPr>
            <w:tcW w:w="425" w:type="dxa"/>
            <w:shd w:val="solid" w:color="FFFFFF" w:fill="auto"/>
          </w:tcPr>
          <w:p w14:paraId="47A3832C" w14:textId="77777777" w:rsidR="00B21E94" w:rsidRPr="00473E17" w:rsidRDefault="00B21E94" w:rsidP="00B21E94">
            <w:pPr>
              <w:pStyle w:val="TAL"/>
            </w:pPr>
          </w:p>
        </w:tc>
        <w:tc>
          <w:tcPr>
            <w:tcW w:w="425" w:type="dxa"/>
            <w:shd w:val="solid" w:color="FFFFFF" w:fill="auto"/>
          </w:tcPr>
          <w:p w14:paraId="66EC1449" w14:textId="77777777" w:rsidR="00B21E94" w:rsidRPr="00473E17" w:rsidRDefault="00B21E94" w:rsidP="00B21E94">
            <w:pPr>
              <w:pStyle w:val="TAL"/>
            </w:pPr>
          </w:p>
        </w:tc>
        <w:tc>
          <w:tcPr>
            <w:tcW w:w="4962" w:type="dxa"/>
            <w:shd w:val="solid" w:color="FFFFFF" w:fill="auto"/>
          </w:tcPr>
          <w:p w14:paraId="09D3248A" w14:textId="4262790C" w:rsidR="00B21E94" w:rsidRPr="00473E17" w:rsidRDefault="00B21E94" w:rsidP="00B21E94">
            <w:pPr>
              <w:pStyle w:val="TAL"/>
            </w:pPr>
            <w:r w:rsidRPr="00473E17">
              <w:t>Inclusion of documents agreed in CT3#11</w:t>
            </w:r>
            <w:r>
              <w:t>9</w:t>
            </w:r>
            <w:r w:rsidR="00933583">
              <w:t>bis-</w:t>
            </w:r>
            <w:r w:rsidRPr="00473E17">
              <w:t>e</w:t>
            </w:r>
            <w:r w:rsidR="00933583">
              <w:t xml:space="preserve"> C3-220294, C3-220464, C3-220319</w:t>
            </w:r>
            <w:r w:rsidR="00176B4B">
              <w:t>, C3-220504</w:t>
            </w:r>
            <w:r w:rsidR="005644E8">
              <w:t>, C3-220321</w:t>
            </w:r>
            <w:r w:rsidR="00F2274C">
              <w:t>, C3-220505</w:t>
            </w:r>
            <w:r w:rsidRPr="00473E17">
              <w:t>.</w:t>
            </w:r>
          </w:p>
        </w:tc>
        <w:tc>
          <w:tcPr>
            <w:tcW w:w="708" w:type="dxa"/>
            <w:shd w:val="solid" w:color="FFFFFF" w:fill="auto"/>
          </w:tcPr>
          <w:p w14:paraId="042D8AD1" w14:textId="1E3B5EE6" w:rsidR="00B21E94" w:rsidRPr="00473E17" w:rsidRDefault="00B21E94" w:rsidP="00B21E94">
            <w:pPr>
              <w:pStyle w:val="TAL"/>
            </w:pPr>
            <w:r w:rsidRPr="00473E17">
              <w:t>0.</w:t>
            </w:r>
            <w:r w:rsidR="00D1630A">
              <w:t>4</w:t>
            </w:r>
            <w:r w:rsidRPr="00473E17">
              <w:t>.0</w:t>
            </w:r>
          </w:p>
        </w:tc>
      </w:tr>
      <w:tr w:rsidR="00A53BC6" w14:paraId="74AD8793" w14:textId="77777777">
        <w:tc>
          <w:tcPr>
            <w:tcW w:w="800" w:type="dxa"/>
            <w:shd w:val="solid" w:color="FFFFFF" w:fill="auto"/>
          </w:tcPr>
          <w:p w14:paraId="70E8EDA8" w14:textId="19FC0190" w:rsidR="00A53BC6" w:rsidRPr="00473E17" w:rsidRDefault="00A53BC6" w:rsidP="00A53BC6">
            <w:pPr>
              <w:pStyle w:val="TAL"/>
            </w:pPr>
            <w:r w:rsidRPr="00473E17">
              <w:rPr>
                <w:rFonts w:hint="eastAsia"/>
              </w:rPr>
              <w:t>2</w:t>
            </w:r>
            <w:r w:rsidRPr="00473E17">
              <w:t>02</w:t>
            </w:r>
            <w:r>
              <w:t>2</w:t>
            </w:r>
            <w:r w:rsidRPr="00473E17">
              <w:t>-</w:t>
            </w:r>
            <w:r>
              <w:t>03</w:t>
            </w:r>
          </w:p>
        </w:tc>
        <w:tc>
          <w:tcPr>
            <w:tcW w:w="800" w:type="dxa"/>
            <w:shd w:val="solid" w:color="FFFFFF" w:fill="auto"/>
          </w:tcPr>
          <w:p w14:paraId="32F232AE" w14:textId="3684E015" w:rsidR="00A53BC6" w:rsidRPr="00473E17" w:rsidRDefault="00A53BC6" w:rsidP="00A53BC6">
            <w:pPr>
              <w:pStyle w:val="TAL"/>
            </w:pPr>
            <w:r w:rsidRPr="00473E17">
              <w:rPr>
                <w:rFonts w:hint="eastAsia"/>
              </w:rPr>
              <w:t>C</w:t>
            </w:r>
            <w:r w:rsidRPr="00473E17">
              <w:t>T3#1</w:t>
            </w:r>
            <w:r>
              <w:t>20</w:t>
            </w:r>
            <w:r w:rsidRPr="00473E17">
              <w:t>e</w:t>
            </w:r>
          </w:p>
        </w:tc>
        <w:tc>
          <w:tcPr>
            <w:tcW w:w="1094" w:type="dxa"/>
            <w:shd w:val="solid" w:color="FFFFFF" w:fill="auto"/>
          </w:tcPr>
          <w:p w14:paraId="108EFF60" w14:textId="5ED62912" w:rsidR="00A53BC6" w:rsidRPr="00473E17" w:rsidRDefault="00A53BC6" w:rsidP="00A53BC6">
            <w:pPr>
              <w:pStyle w:val="TAL"/>
            </w:pPr>
            <w:r w:rsidRPr="00473E17">
              <w:rPr>
                <w:rFonts w:hint="eastAsia"/>
              </w:rPr>
              <w:t>C</w:t>
            </w:r>
            <w:r w:rsidRPr="00473E17">
              <w:t>3-</w:t>
            </w:r>
            <w:r>
              <w:t>221516</w:t>
            </w:r>
          </w:p>
        </w:tc>
        <w:tc>
          <w:tcPr>
            <w:tcW w:w="425" w:type="dxa"/>
            <w:shd w:val="solid" w:color="FFFFFF" w:fill="auto"/>
          </w:tcPr>
          <w:p w14:paraId="58E7C843" w14:textId="77777777" w:rsidR="00A53BC6" w:rsidRPr="00473E17" w:rsidRDefault="00A53BC6" w:rsidP="00A53BC6">
            <w:pPr>
              <w:pStyle w:val="TAL"/>
            </w:pPr>
          </w:p>
        </w:tc>
        <w:tc>
          <w:tcPr>
            <w:tcW w:w="425" w:type="dxa"/>
            <w:shd w:val="solid" w:color="FFFFFF" w:fill="auto"/>
          </w:tcPr>
          <w:p w14:paraId="4EFA89A1" w14:textId="77777777" w:rsidR="00A53BC6" w:rsidRPr="00473E17" w:rsidRDefault="00A53BC6" w:rsidP="00A53BC6">
            <w:pPr>
              <w:pStyle w:val="TAL"/>
            </w:pPr>
          </w:p>
        </w:tc>
        <w:tc>
          <w:tcPr>
            <w:tcW w:w="425" w:type="dxa"/>
            <w:shd w:val="solid" w:color="FFFFFF" w:fill="auto"/>
          </w:tcPr>
          <w:p w14:paraId="7C7ED6C7" w14:textId="77777777" w:rsidR="00A53BC6" w:rsidRPr="00473E17" w:rsidRDefault="00A53BC6" w:rsidP="00A53BC6">
            <w:pPr>
              <w:pStyle w:val="TAL"/>
            </w:pPr>
          </w:p>
        </w:tc>
        <w:tc>
          <w:tcPr>
            <w:tcW w:w="4962" w:type="dxa"/>
            <w:shd w:val="solid" w:color="FFFFFF" w:fill="auto"/>
          </w:tcPr>
          <w:p w14:paraId="290282B6" w14:textId="25876356" w:rsidR="00A53BC6" w:rsidRPr="00473E17" w:rsidRDefault="00A53BC6" w:rsidP="00A53BC6">
            <w:pPr>
              <w:pStyle w:val="TAL"/>
            </w:pPr>
            <w:r w:rsidRPr="00473E17">
              <w:t>Inclusion of documents agreed in CT3#1</w:t>
            </w:r>
            <w:r>
              <w:t>20</w:t>
            </w:r>
            <w:r w:rsidRPr="00473E17">
              <w:t>e</w:t>
            </w:r>
            <w:r>
              <w:t xml:space="preserve"> C3-221289, </w:t>
            </w:r>
            <w:r w:rsidR="00180164">
              <w:t>C3-22160</w:t>
            </w:r>
            <w:r w:rsidR="00180164">
              <w:t>2,</w:t>
            </w:r>
            <w:r w:rsidR="006D5ECE">
              <w:t xml:space="preserve"> </w:t>
            </w:r>
            <w:r w:rsidR="001748B7">
              <w:t>C3-221603, C3-221604, C3-221605</w:t>
            </w:r>
            <w:r w:rsidRPr="00473E17">
              <w:t>.</w:t>
            </w:r>
          </w:p>
        </w:tc>
        <w:tc>
          <w:tcPr>
            <w:tcW w:w="708" w:type="dxa"/>
            <w:shd w:val="solid" w:color="FFFFFF" w:fill="auto"/>
          </w:tcPr>
          <w:p w14:paraId="605D41AE" w14:textId="5B72B52F" w:rsidR="00A53BC6" w:rsidRPr="00473E17" w:rsidRDefault="00A53BC6" w:rsidP="00A53BC6">
            <w:pPr>
              <w:pStyle w:val="TAL"/>
            </w:pPr>
            <w:r w:rsidRPr="00473E17">
              <w:t>0.</w:t>
            </w:r>
            <w:r w:rsidR="000D679D">
              <w:t>5</w:t>
            </w:r>
            <w:r w:rsidRPr="00473E17">
              <w:t>.0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D762E" w14:textId="77777777" w:rsidR="00C2523F" w:rsidRDefault="00C2523F">
      <w:r>
        <w:separator/>
      </w:r>
    </w:p>
  </w:endnote>
  <w:endnote w:type="continuationSeparator" w:id="0">
    <w:p w14:paraId="5223C02C" w14:textId="77777777" w:rsidR="00C2523F" w:rsidRDefault="00C2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A53BC6" w:rsidRDefault="00A53BC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2D0CB" w14:textId="77777777" w:rsidR="00C2523F" w:rsidRDefault="00C2523F">
      <w:r>
        <w:separator/>
      </w:r>
    </w:p>
  </w:footnote>
  <w:footnote w:type="continuationSeparator" w:id="0">
    <w:p w14:paraId="3947D575" w14:textId="77777777" w:rsidR="00C2523F" w:rsidRDefault="00C25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79C1A3B6" w:rsidR="00A53BC6" w:rsidRDefault="00A53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571">
      <w:rPr>
        <w:rFonts w:ascii="Arial" w:hAnsi="Arial" w:cs="Arial"/>
        <w:b/>
        <w:noProof/>
        <w:sz w:val="18"/>
        <w:szCs w:val="18"/>
      </w:rPr>
      <w:t>3GPP TS 29.576 V0.5.0 (2022-03)</w:t>
    </w:r>
    <w:r>
      <w:rPr>
        <w:rFonts w:ascii="Arial" w:hAnsi="Arial" w:cs="Arial"/>
        <w:b/>
        <w:sz w:val="18"/>
        <w:szCs w:val="18"/>
      </w:rPr>
      <w:fldChar w:fldCharType="end"/>
    </w:r>
  </w:p>
  <w:p w14:paraId="50A39391" w14:textId="77777777" w:rsidR="00A53BC6" w:rsidRDefault="00A53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1CD7F779" w:rsidR="00A53BC6" w:rsidRDefault="00A53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571">
      <w:rPr>
        <w:rFonts w:ascii="Arial" w:hAnsi="Arial" w:cs="Arial"/>
        <w:b/>
        <w:noProof/>
        <w:sz w:val="18"/>
        <w:szCs w:val="18"/>
      </w:rPr>
      <w:t>Release 17</w:t>
    </w:r>
    <w:r>
      <w:rPr>
        <w:rFonts w:ascii="Arial" w:hAnsi="Arial" w:cs="Arial"/>
        <w:b/>
        <w:sz w:val="18"/>
        <w:szCs w:val="18"/>
      </w:rPr>
      <w:fldChar w:fldCharType="end"/>
    </w:r>
  </w:p>
  <w:p w14:paraId="5A4D20BC" w14:textId="77777777" w:rsidR="00A53BC6" w:rsidRDefault="00A53BC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081829"/>
    <w:rsid w:val="000D679D"/>
    <w:rsid w:val="00117395"/>
    <w:rsid w:val="001329EA"/>
    <w:rsid w:val="0016234A"/>
    <w:rsid w:val="00171CBC"/>
    <w:rsid w:val="001748B7"/>
    <w:rsid w:val="00176B4B"/>
    <w:rsid w:val="00180164"/>
    <w:rsid w:val="00252D2C"/>
    <w:rsid w:val="00262BF9"/>
    <w:rsid w:val="00291121"/>
    <w:rsid w:val="002A4306"/>
    <w:rsid w:val="002F6EEB"/>
    <w:rsid w:val="00302DBC"/>
    <w:rsid w:val="00345A8F"/>
    <w:rsid w:val="003C5EA5"/>
    <w:rsid w:val="0045680D"/>
    <w:rsid w:val="00473E17"/>
    <w:rsid w:val="004B7CAD"/>
    <w:rsid w:val="00503C12"/>
    <w:rsid w:val="00532BDB"/>
    <w:rsid w:val="005356E6"/>
    <w:rsid w:val="005644E8"/>
    <w:rsid w:val="00570B9F"/>
    <w:rsid w:val="005E6B88"/>
    <w:rsid w:val="0064130F"/>
    <w:rsid w:val="006D5ECE"/>
    <w:rsid w:val="007803A9"/>
    <w:rsid w:val="00802EBF"/>
    <w:rsid w:val="008065D7"/>
    <w:rsid w:val="0081641D"/>
    <w:rsid w:val="0083599A"/>
    <w:rsid w:val="008433C9"/>
    <w:rsid w:val="00865A7E"/>
    <w:rsid w:val="008F4911"/>
    <w:rsid w:val="00933583"/>
    <w:rsid w:val="0096249C"/>
    <w:rsid w:val="00993E37"/>
    <w:rsid w:val="009D0054"/>
    <w:rsid w:val="009D0FFD"/>
    <w:rsid w:val="00A11AA1"/>
    <w:rsid w:val="00A53BC6"/>
    <w:rsid w:val="00A8770B"/>
    <w:rsid w:val="00A944E8"/>
    <w:rsid w:val="00AA42FA"/>
    <w:rsid w:val="00B21E94"/>
    <w:rsid w:val="00B6162C"/>
    <w:rsid w:val="00B85571"/>
    <w:rsid w:val="00BC0810"/>
    <w:rsid w:val="00BC52A6"/>
    <w:rsid w:val="00BD2487"/>
    <w:rsid w:val="00BE65DD"/>
    <w:rsid w:val="00C224D9"/>
    <w:rsid w:val="00C23DEF"/>
    <w:rsid w:val="00C2523F"/>
    <w:rsid w:val="00C71FD3"/>
    <w:rsid w:val="00C87427"/>
    <w:rsid w:val="00D1630A"/>
    <w:rsid w:val="00D221C9"/>
    <w:rsid w:val="00D2680C"/>
    <w:rsid w:val="00D42EB8"/>
    <w:rsid w:val="00D862C6"/>
    <w:rsid w:val="00DB0E87"/>
    <w:rsid w:val="00DB3FFD"/>
    <w:rsid w:val="00DC1D49"/>
    <w:rsid w:val="00DD1453"/>
    <w:rsid w:val="00E04AD7"/>
    <w:rsid w:val="00E3758C"/>
    <w:rsid w:val="00E5576E"/>
    <w:rsid w:val="00EF7E8D"/>
    <w:rsid w:val="00F2274C"/>
    <w:rsid w:val="00F75A3C"/>
    <w:rsid w:val="00F76E42"/>
    <w:rsid w:val="00FB147B"/>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1">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2">
    <w:name w:val="List 3"/>
    <w:basedOn w:val="23"/>
    <w:rsid w:val="001748B7"/>
    <w:pPr>
      <w:ind w:left="1135"/>
    </w:pPr>
  </w:style>
  <w:style w:type="paragraph" w:styleId="41">
    <w:name w:val="List 4"/>
    <w:basedOn w:val="32"/>
    <w:rsid w:val="001748B7"/>
    <w:pPr>
      <w:ind w:left="1418"/>
    </w:pPr>
  </w:style>
  <w:style w:type="paragraph" w:styleId="51">
    <w:name w:val="List 5"/>
    <w:basedOn w:val="41"/>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2">
    <w:name w:val="List Bullet 4"/>
    <w:basedOn w:val="31"/>
    <w:rsid w:val="001748B7"/>
    <w:pPr>
      <w:ind w:left="1418"/>
    </w:pPr>
  </w:style>
  <w:style w:type="paragraph" w:styleId="52">
    <w:name w:val="List Bullet 5"/>
    <w:basedOn w:val="42"/>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noProof/>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0">
    <w:name w:val="标题 3 字符"/>
    <w:link w:val="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C8ABD-194D-4E68-A9A7-E20B1FBE7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12669</Words>
  <Characters>72215</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2022-03-01T06:44:00Z</dcterms:created>
  <dcterms:modified xsi:type="dcterms:W3CDTF">2022-03-01T06:44:00Z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